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F0A0" w14:textId="37B1FC21" w:rsidR="004C67E0" w:rsidRPr="00D130A7" w:rsidRDefault="338B7BC8" w:rsidP="338B7BC8">
      <w:pPr>
        <w:tabs>
          <w:tab w:val="right" w:pos="9630"/>
        </w:tabs>
        <w:spacing w:after="0"/>
        <w:jc w:val="both"/>
        <w:rPr>
          <w:rFonts w:ascii="Arial" w:hAnsi="Arial" w:cs="Arial"/>
          <w:b/>
          <w:bCs/>
          <w:sz w:val="24"/>
          <w:szCs w:val="24"/>
        </w:rPr>
      </w:pPr>
      <w:bookmarkStart w:id="0" w:name="page1"/>
      <w:r w:rsidRPr="338B7BC8">
        <w:rPr>
          <w:rFonts w:ascii="Arial" w:hAnsi="Arial" w:cs="Arial"/>
          <w:b/>
          <w:bCs/>
          <w:sz w:val="24"/>
          <w:szCs w:val="24"/>
        </w:rPr>
        <w:t>3GPP TSG-RAN WG4 Meeting #10</w:t>
      </w:r>
      <w:r w:rsidR="00453D84">
        <w:rPr>
          <w:rFonts w:ascii="Arial" w:hAnsi="Arial" w:cs="Arial"/>
          <w:b/>
          <w:bCs/>
          <w:sz w:val="24"/>
          <w:szCs w:val="24"/>
        </w:rPr>
        <w:t>5</w:t>
      </w:r>
      <w:r w:rsidR="003C6770">
        <w:tab/>
      </w:r>
      <w:r w:rsidRPr="338B7BC8">
        <w:rPr>
          <w:rFonts w:ascii="Arial" w:hAnsi="Arial" w:cs="Arial"/>
          <w:b/>
          <w:bCs/>
          <w:sz w:val="24"/>
          <w:szCs w:val="24"/>
        </w:rPr>
        <w:t>R4-22</w:t>
      </w:r>
      <w:r w:rsidR="008F0D75">
        <w:rPr>
          <w:rFonts w:ascii="Arial" w:hAnsi="Arial" w:cs="Arial"/>
          <w:b/>
          <w:bCs/>
          <w:sz w:val="24"/>
          <w:szCs w:val="24"/>
        </w:rPr>
        <w:t>19009</w:t>
      </w:r>
    </w:p>
    <w:p w14:paraId="60665374" w14:textId="1F40F7DC" w:rsidR="00E414C6" w:rsidRPr="00D130A7" w:rsidRDefault="00453D84" w:rsidP="338B7BC8">
      <w:pPr>
        <w:tabs>
          <w:tab w:val="right" w:pos="9630"/>
        </w:tabs>
        <w:spacing w:after="0"/>
        <w:jc w:val="both"/>
        <w:rPr>
          <w:rFonts w:ascii="Arial" w:hAnsi="Arial"/>
          <w:b/>
          <w:bCs/>
          <w:sz w:val="24"/>
          <w:szCs w:val="24"/>
          <w:lang w:val="en-US"/>
        </w:rPr>
      </w:pPr>
      <w:r w:rsidRPr="00453D84">
        <w:rPr>
          <w:rFonts w:ascii="Arial" w:eastAsia="SimSun" w:hAnsi="Arial"/>
          <w:b/>
          <w:bCs/>
          <w:sz w:val="24"/>
          <w:szCs w:val="24"/>
          <w:lang w:eastAsia="zh-CN"/>
        </w:rPr>
        <w:t>Toulouse, France, November 14 – November 18, 2022</w:t>
      </w:r>
    </w:p>
    <w:p w14:paraId="5C98555D" w14:textId="3C362AD6" w:rsidR="00214859" w:rsidRPr="00D130A7" w:rsidRDefault="338B7BC8" w:rsidP="338B7BC8">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453D84">
        <w:rPr>
          <w:rFonts w:ascii="Arial" w:hAnsi="Arial"/>
          <w:sz w:val="24"/>
          <w:szCs w:val="24"/>
          <w:lang w:val="en-US" w:eastAsia="ja-JP"/>
        </w:rPr>
        <w:t>8.8.3.</w:t>
      </w:r>
      <w:r w:rsidR="002F478F">
        <w:rPr>
          <w:rFonts w:ascii="Arial" w:hAnsi="Arial"/>
          <w:sz w:val="24"/>
          <w:szCs w:val="24"/>
          <w:lang w:val="en-US" w:eastAsia="ja-JP"/>
        </w:rPr>
        <w:t>2</w:t>
      </w:r>
    </w:p>
    <w:p w14:paraId="5B0FC1DA" w14:textId="77777777" w:rsidR="0081689A" w:rsidRPr="00891A01" w:rsidRDefault="0081689A" w:rsidP="00173080">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09634958" w:rsidR="00FA6851" w:rsidRPr="00891A01" w:rsidRDefault="338B7BC8" w:rsidP="338B7BC8">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453D84">
        <w:rPr>
          <w:rFonts w:ascii="Arial" w:hAnsi="Arial"/>
          <w:sz w:val="24"/>
          <w:szCs w:val="24"/>
          <w:lang w:val="en-US" w:eastAsia="ja-JP"/>
        </w:rPr>
        <w:t>General aspects</w:t>
      </w:r>
      <w:r w:rsidRPr="338B7BC8">
        <w:rPr>
          <w:rFonts w:ascii="Arial" w:hAnsi="Arial"/>
          <w:sz w:val="24"/>
          <w:szCs w:val="24"/>
          <w:lang w:val="en-US" w:eastAsia="ja-JP"/>
        </w:rPr>
        <w:t xml:space="preserve"> </w:t>
      </w:r>
      <w:r w:rsidR="006A5780">
        <w:rPr>
          <w:rFonts w:ascii="Arial" w:hAnsi="Arial"/>
          <w:sz w:val="24"/>
          <w:szCs w:val="24"/>
          <w:lang w:val="en-US" w:eastAsia="ja-JP"/>
        </w:rPr>
        <w:t>discussions for</w:t>
      </w:r>
      <w:r w:rsidRPr="338B7BC8">
        <w:rPr>
          <w:rFonts w:ascii="Arial" w:hAnsi="Arial"/>
          <w:sz w:val="24"/>
          <w:szCs w:val="24"/>
          <w:lang w:val="en-US" w:eastAsia="ja-JP"/>
        </w:rPr>
        <w:t xml:space="preserve"> FR2 </w:t>
      </w:r>
      <w:proofErr w:type="gramStart"/>
      <w:r w:rsidRPr="338B7BC8">
        <w:rPr>
          <w:rFonts w:ascii="Arial" w:hAnsi="Arial"/>
          <w:sz w:val="24"/>
          <w:szCs w:val="24"/>
          <w:lang w:val="en-US" w:eastAsia="ja-JP"/>
        </w:rPr>
        <w:t>multi Rx</w:t>
      </w:r>
      <w:proofErr w:type="gramEnd"/>
      <w:r w:rsidRPr="338B7BC8">
        <w:rPr>
          <w:rFonts w:ascii="Arial" w:hAnsi="Arial"/>
          <w:sz w:val="24"/>
          <w:szCs w:val="24"/>
          <w:lang w:val="en-US" w:eastAsia="ja-JP"/>
        </w:rPr>
        <w:t xml:space="preserve"> chain DL reception</w:t>
      </w:r>
    </w:p>
    <w:p w14:paraId="5CBDDE9A" w14:textId="4121126F" w:rsidR="0081689A" w:rsidRPr="00891A01" w:rsidRDefault="0081689A" w:rsidP="00173080">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173080">
      <w:pPr>
        <w:pStyle w:val="1"/>
        <w:numPr>
          <w:ilvl w:val="0"/>
          <w:numId w:val="1"/>
        </w:numPr>
        <w:jc w:val="both"/>
      </w:pPr>
      <w:r w:rsidRPr="00891A01">
        <w:t>Introduction</w:t>
      </w:r>
    </w:p>
    <w:p w14:paraId="33E9428F" w14:textId="05EC56EC" w:rsidR="004E6A7E" w:rsidRDefault="00AF5E4D" w:rsidP="00173080">
      <w:pPr>
        <w:jc w:val="both"/>
        <w:rPr>
          <w:lang w:eastAsia="ja-JP"/>
        </w:rPr>
      </w:pPr>
      <w:r>
        <w:rPr>
          <w:lang w:eastAsia="ja-JP"/>
        </w:rPr>
        <w:t xml:space="preserve">At the </w:t>
      </w:r>
      <w:r w:rsidR="0079105F">
        <w:rPr>
          <w:lang w:eastAsia="ja-JP"/>
        </w:rPr>
        <w:t>last RAN4 #104</w:t>
      </w:r>
      <w:r w:rsidR="006A5780">
        <w:rPr>
          <w:lang w:eastAsia="ja-JP"/>
        </w:rPr>
        <w:t>-bis</w:t>
      </w:r>
      <w:r w:rsidR="0079105F">
        <w:rPr>
          <w:lang w:eastAsia="ja-JP"/>
        </w:rPr>
        <w:t xml:space="preserve">-e meeting, the </w:t>
      </w:r>
      <w:r w:rsidR="004E6A7E">
        <w:rPr>
          <w:lang w:eastAsia="ja-JP"/>
        </w:rPr>
        <w:t xml:space="preserve">general aspects of this WI were discussed and there are still many open issues. </w:t>
      </w:r>
      <w:proofErr w:type="gramStart"/>
      <w:r w:rsidR="004E6A7E">
        <w:rPr>
          <w:lang w:eastAsia="ja-JP"/>
        </w:rPr>
        <w:t>In order to</w:t>
      </w:r>
      <w:proofErr w:type="gramEnd"/>
      <w:r w:rsidR="004E6A7E">
        <w:rPr>
          <w:lang w:eastAsia="ja-JP"/>
        </w:rPr>
        <w:t xml:space="preserve"> move forward this work, this contribution tries to summarize what should be treated in this work.</w:t>
      </w:r>
    </w:p>
    <w:p w14:paraId="41C15003" w14:textId="76EC8F4A" w:rsidR="007F2E80" w:rsidRDefault="338B7BC8" w:rsidP="00173080">
      <w:pPr>
        <w:pStyle w:val="1"/>
        <w:numPr>
          <w:ilvl w:val="0"/>
          <w:numId w:val="1"/>
        </w:numPr>
        <w:spacing w:after="120"/>
        <w:jc w:val="both"/>
        <w:rPr>
          <w:lang w:eastAsia="ja-JP"/>
        </w:rPr>
      </w:pPr>
      <w:r w:rsidRPr="338B7BC8">
        <w:rPr>
          <w:lang w:eastAsia="ja-JP"/>
        </w:rPr>
        <w:t>Discussion</w:t>
      </w:r>
    </w:p>
    <w:p w14:paraId="60C3B063" w14:textId="53B7640D" w:rsidR="005E452C" w:rsidRDefault="00541E49" w:rsidP="003D3AF2">
      <w:pPr>
        <w:jc w:val="both"/>
        <w:rPr>
          <w:lang w:eastAsia="ja-JP"/>
        </w:rPr>
      </w:pPr>
      <w:proofErr w:type="gramStart"/>
      <w:r>
        <w:rPr>
          <w:lang w:eastAsia="ja-JP"/>
        </w:rPr>
        <w:t>In order to</w:t>
      </w:r>
      <w:proofErr w:type="gramEnd"/>
      <w:r>
        <w:rPr>
          <w:lang w:eastAsia="ja-JP"/>
        </w:rPr>
        <w:t xml:space="preserve"> analyse general aspects for this study, the analysis of justification summarized in </w:t>
      </w:r>
      <w:r w:rsidR="00782304">
        <w:rPr>
          <w:lang w:eastAsia="ja-JP"/>
        </w:rPr>
        <w:t>another</w:t>
      </w:r>
      <w:r>
        <w:rPr>
          <w:lang w:eastAsia="ja-JP"/>
        </w:rPr>
        <w:t xml:space="preserve"> discussion paper is duplicated below:</w:t>
      </w:r>
    </w:p>
    <w:p w14:paraId="34621E15" w14:textId="5781B02B" w:rsidR="003D3AF2" w:rsidRDefault="003D3AF2" w:rsidP="005E452C">
      <w:pPr>
        <w:rPr>
          <w:lang w:eastAsia="ja-JP"/>
        </w:rPr>
      </w:pPr>
      <w:r>
        <w:rPr>
          <w:lang w:eastAsia="ja-JP"/>
        </w:rPr>
        <w:t>===</w:t>
      </w:r>
    </w:p>
    <w:p w14:paraId="1AF1FFA9" w14:textId="25DDFE7C" w:rsidR="003D3AF2" w:rsidRDefault="003D3AF2" w:rsidP="003D3AF2">
      <w:pPr>
        <w:ind w:firstLineChars="50" w:firstLine="100"/>
        <w:rPr>
          <w:iCs/>
          <w:lang w:eastAsia="en-GB"/>
        </w:rPr>
      </w:pPr>
      <w:r>
        <w:rPr>
          <w:iCs/>
        </w:rPr>
        <w:t xml:space="preserve">The existing Rel-15 NR FR2 minimum UE requirements are defined with an assumption that UE is equipped with a single antenna panel and capable to perform DL reception using a single RX beam/chain reception. Furthermore, the UE performance requirements are limited for DL MIMO rank 1 and 2. In FR2, 4-layer MIMO reception requires beam reception from at least two directions. Although this is supported by the MIMO features since Rel-15, no performance requirements have yet been specified. This is important for high-rate MIMO in FR2, as well as for FR2 HST scenarios. </w:t>
      </w:r>
    </w:p>
    <w:p w14:paraId="50E9B4BC" w14:textId="77777777" w:rsidR="003D3AF2" w:rsidRDefault="003D3AF2" w:rsidP="003D3AF2">
      <w:pPr>
        <w:ind w:firstLineChars="50" w:firstLine="100"/>
        <w:rPr>
          <w:iCs/>
        </w:rPr>
      </w:pPr>
      <w:r>
        <w:rPr>
          <w:iCs/>
        </w:rPr>
        <w:t xml:space="preserve">During Rel-16 and Rel-17, the support of NR FR2 CA with IBM (Independent Beam Management) and CBM (Common Beam Management) with simultaneous DL reception on different component carriers from the co-located and non-col-located TRPs was defined. The IBM concept implies a UE is capable of DL simultaneous reception on different UE panels/chains using separate beams on different component carriers and requires improved UE baseband and RF capabilities (multiple baseband chains and support of multiple antenna panels). </w:t>
      </w:r>
    </w:p>
    <w:p w14:paraId="30C76EEF" w14:textId="77777777" w:rsidR="003D3AF2" w:rsidRDefault="003D3AF2" w:rsidP="003D3AF2">
      <w:pPr>
        <w:ind w:firstLineChars="50" w:firstLine="100"/>
        <w:rPr>
          <w:iCs/>
        </w:rPr>
      </w:pPr>
      <w:r>
        <w:rPr>
          <w:iCs/>
        </w:rPr>
        <w:t>Several enhancements to enable efficient and robust DL multi-TRP/panel operation were introduced in the Rel-16 NR eMIMO WI. For instance, DL transmission schemes with simultaneous and non-simultaneous multi-beam reception from multiple TRPs/panels were introduced. The simultaneous reception may require support of simultaneous multi-panel operation with several independent RX beams/chains at the UE side. As part of this item, a new FR2 UE capability for simultaneous multi-beam reception was introduced (simultaneousReceptionDiffTypeD-r16). However, no RF, RRM or performance requirements were defined in Rel-16 and Rel-17 for FR2 UEs with simultaneousReceptionDiffTypeD-r16 capability.</w:t>
      </w:r>
    </w:p>
    <w:p w14:paraId="6DF78A1B" w14:textId="77777777" w:rsidR="003D3AF2" w:rsidRDefault="003D3AF2" w:rsidP="003D3AF2">
      <w:pPr>
        <w:ind w:firstLineChars="50" w:firstLine="100"/>
        <w:rPr>
          <w:iCs/>
        </w:rPr>
      </w:pPr>
      <w:r>
        <w:rPr>
          <w:iCs/>
        </w:rPr>
        <w:t xml:space="preserve">Enhanced NR FR2 UEs with multi-beam simultaneous reception and multiple RX chains can provide a meaningful performance improvement in FR2 improving both demodulation performance (4-layer DL MIMO), RRM performance and improve RF spherical coverage. This work item aims to introduce the requirements for UEs capable of multi-beam/chain simultaneous DL reception on a single component carrier to achieve improved RF, RRM and UE demodulation performance. </w:t>
      </w:r>
    </w:p>
    <w:p w14:paraId="4C7A325B" w14:textId="77777777" w:rsidR="003D3AF2" w:rsidRDefault="003D3AF2" w:rsidP="003D3AF2">
      <w:pPr>
        <w:ind w:firstLineChars="50" w:firstLine="100"/>
        <w:rPr>
          <w:iCs/>
        </w:rPr>
      </w:pPr>
      <w:r>
        <w:rPr>
          <w:iCs/>
        </w:rPr>
        <w:t xml:space="preserve">Different implementation scenarios could be considered at the UE. Single-TCI reception on different beams has been supported by the RAN1 specifications since Rel-15 via the Type I codebook, which could be achieved at the UE with either a single panel or multiple panels. Alternatively, dual TCI operation can be combined with the Rel-17 mTRP framework even if the base station is </w:t>
      </w:r>
      <w:proofErr w:type="gramStart"/>
      <w:r>
        <w:rPr>
          <w:iCs/>
        </w:rPr>
        <w:t>actually deployed</w:t>
      </w:r>
      <w:proofErr w:type="gramEnd"/>
      <w:r>
        <w:rPr>
          <w:iCs/>
        </w:rPr>
        <w:t xml:space="preserve"> as a single TRP. </w:t>
      </w:r>
    </w:p>
    <w:p w14:paraId="66DC3EEB" w14:textId="25504C65" w:rsidR="003D3AF2" w:rsidRDefault="003D3AF2" w:rsidP="003D3AF2">
      <w:pPr>
        <w:rPr>
          <w:iCs/>
        </w:rPr>
      </w:pPr>
      <w:r>
        <w:rPr>
          <w:iCs/>
        </w:rPr>
        <w:t>This WI therefore provides the requirements for both single and dual TCI assumptions to specify requirements for reception of 4-layer downlink MIMO with simultaneous reception at the UE from two different directions.</w:t>
      </w:r>
    </w:p>
    <w:p w14:paraId="148F9250" w14:textId="727F756D" w:rsidR="003D3AF2" w:rsidRDefault="003D3AF2" w:rsidP="003D3AF2">
      <w:pPr>
        <w:rPr>
          <w:lang w:eastAsia="ja-JP"/>
        </w:rPr>
      </w:pPr>
      <w:r>
        <w:rPr>
          <w:rFonts w:hint="eastAsia"/>
          <w:iCs/>
          <w:lang w:eastAsia="ja-JP"/>
        </w:rPr>
        <w:t>=</w:t>
      </w:r>
      <w:r>
        <w:rPr>
          <w:iCs/>
          <w:lang w:eastAsia="ja-JP"/>
        </w:rPr>
        <w:t>==</w:t>
      </w:r>
    </w:p>
    <w:p w14:paraId="36AD48D7" w14:textId="1F64D2D8" w:rsidR="005E452C" w:rsidRDefault="00FC320E" w:rsidP="003D3AF2">
      <w:pPr>
        <w:jc w:val="both"/>
        <w:rPr>
          <w:iCs/>
        </w:rPr>
      </w:pPr>
      <w:r>
        <w:rPr>
          <w:rFonts w:hint="eastAsia"/>
          <w:lang w:eastAsia="ja-JP"/>
        </w:rPr>
        <w:t>T</w:t>
      </w:r>
      <w:r>
        <w:rPr>
          <w:lang w:eastAsia="ja-JP"/>
        </w:rPr>
        <w:t xml:space="preserve">he first paragraph summarizes the current situation of </w:t>
      </w:r>
      <w:r w:rsidR="003D3AF2">
        <w:rPr>
          <w:lang w:eastAsia="ja-JP"/>
        </w:rPr>
        <w:t xml:space="preserve">NR FR2 minimum requirements that </w:t>
      </w:r>
      <w:r w:rsidR="003D3AF2" w:rsidRPr="003D3AF2">
        <w:rPr>
          <w:lang w:eastAsia="ja-JP"/>
        </w:rPr>
        <w:t>UE is equipped with a single antenna panel and capable to perform DL reception using a single RX beam/chain reception</w:t>
      </w:r>
      <w:r w:rsidR="003D3AF2">
        <w:rPr>
          <w:lang w:eastAsia="ja-JP"/>
        </w:rPr>
        <w:t xml:space="preserve"> and</w:t>
      </w:r>
      <w:r w:rsidR="003D3AF2" w:rsidRPr="003D3AF2">
        <w:rPr>
          <w:lang w:eastAsia="ja-JP"/>
        </w:rPr>
        <w:t xml:space="preserve"> the UE performance </w:t>
      </w:r>
      <w:r w:rsidR="003D3AF2" w:rsidRPr="003D3AF2">
        <w:rPr>
          <w:lang w:eastAsia="ja-JP"/>
        </w:rPr>
        <w:lastRenderedPageBreak/>
        <w:t>requirements are limited for DL MIMO rank 1 and 2.</w:t>
      </w:r>
      <w:r w:rsidR="003D3AF2">
        <w:rPr>
          <w:lang w:eastAsia="ja-JP"/>
        </w:rPr>
        <w:t xml:space="preserve"> Also it </w:t>
      </w:r>
      <w:r>
        <w:rPr>
          <w:lang w:eastAsia="ja-JP"/>
        </w:rPr>
        <w:t xml:space="preserve">describes </w:t>
      </w:r>
      <w:r w:rsidR="003D3AF2">
        <w:rPr>
          <w:lang w:eastAsia="ja-JP"/>
        </w:rPr>
        <w:t xml:space="preserve">the benefits provided by </w:t>
      </w:r>
      <w:r w:rsidR="003D3AF2" w:rsidRPr="00AA6D4C">
        <w:rPr>
          <w:iCs/>
        </w:rPr>
        <w:t>beam reception from at least two directions</w:t>
      </w:r>
      <w:r w:rsidR="003D3AF2">
        <w:rPr>
          <w:iCs/>
        </w:rPr>
        <w:t xml:space="preserve">, which are high-rate MIMO in FR2 and FR2 HST enhancement. </w:t>
      </w:r>
      <w:r w:rsidR="00F31342">
        <w:rPr>
          <w:iCs/>
        </w:rPr>
        <w:t>It</w:t>
      </w:r>
      <w:r w:rsidR="003D3AF2">
        <w:rPr>
          <w:iCs/>
        </w:rPr>
        <w:t xml:space="preserve"> means that there are at least two </w:t>
      </w:r>
      <w:r w:rsidR="00570304">
        <w:rPr>
          <w:iCs/>
        </w:rPr>
        <w:t xml:space="preserve">aspects being able to be enhanced by introducing </w:t>
      </w:r>
      <w:proofErr w:type="gramStart"/>
      <w:r w:rsidR="00570304">
        <w:rPr>
          <w:iCs/>
        </w:rPr>
        <w:t>multi Rx</w:t>
      </w:r>
      <w:proofErr w:type="gramEnd"/>
      <w:r w:rsidR="00570304">
        <w:rPr>
          <w:iCs/>
        </w:rPr>
        <w:t xml:space="preserve"> chain. The one is MIMO enhancement, and the another is measurement enhancement.</w:t>
      </w:r>
    </w:p>
    <w:p w14:paraId="566D2E27" w14:textId="5FA2FC53" w:rsidR="00570304" w:rsidRPr="00570304" w:rsidRDefault="00570304" w:rsidP="003D3AF2">
      <w:pPr>
        <w:jc w:val="both"/>
        <w:rPr>
          <w:b/>
          <w:bCs/>
          <w:iCs/>
        </w:rPr>
      </w:pPr>
      <w:r w:rsidRPr="00570304">
        <w:rPr>
          <w:rFonts w:hint="eastAsia"/>
          <w:b/>
          <w:bCs/>
          <w:iCs/>
          <w:lang w:eastAsia="ja-JP"/>
        </w:rPr>
        <w:t>O</w:t>
      </w:r>
      <w:r w:rsidRPr="00570304">
        <w:rPr>
          <w:b/>
          <w:bCs/>
          <w:iCs/>
          <w:lang w:eastAsia="ja-JP"/>
        </w:rPr>
        <w:t xml:space="preserve">bservation 1: </w:t>
      </w:r>
      <w:r w:rsidRPr="00570304">
        <w:rPr>
          <w:b/>
          <w:bCs/>
          <w:iCs/>
        </w:rPr>
        <w:t>At least two different aspects are described in justification. The one is MIMO enhancement, and the another is measurement enhancement.</w:t>
      </w:r>
    </w:p>
    <w:p w14:paraId="0AB6D3E6" w14:textId="04918220" w:rsidR="00570304" w:rsidRDefault="00570304" w:rsidP="003D3AF2">
      <w:pPr>
        <w:jc w:val="both"/>
        <w:rPr>
          <w:lang w:eastAsia="ja-JP"/>
        </w:rPr>
      </w:pPr>
      <w:r>
        <w:rPr>
          <w:rFonts w:hint="eastAsia"/>
          <w:lang w:eastAsia="ja-JP"/>
        </w:rPr>
        <w:t>T</w:t>
      </w:r>
      <w:r>
        <w:rPr>
          <w:lang w:eastAsia="ja-JP"/>
        </w:rPr>
        <w:t xml:space="preserve">he second paragraph describes </w:t>
      </w:r>
      <w:r w:rsidR="00505443">
        <w:rPr>
          <w:lang w:eastAsia="ja-JP"/>
        </w:rPr>
        <w:t xml:space="preserve">the necessity and capability of UE architecture with multiple panels/chains for DL simultaneous reception from different directions based on the discussion of IBM and CBM. Although this example is CA case, the principle of UE architecture </w:t>
      </w:r>
      <w:r w:rsidR="0089682C">
        <w:rPr>
          <w:lang w:eastAsia="ja-JP"/>
        </w:rPr>
        <w:t>to utilize multiple Rx beam can be the baseline of this work.</w:t>
      </w:r>
    </w:p>
    <w:p w14:paraId="5D39C024" w14:textId="5FB5D4DE" w:rsidR="0089682C" w:rsidRPr="0089682C" w:rsidRDefault="0089682C" w:rsidP="003D3AF2">
      <w:pPr>
        <w:jc w:val="both"/>
        <w:rPr>
          <w:b/>
          <w:bCs/>
          <w:lang w:eastAsia="ja-JP"/>
        </w:rPr>
      </w:pPr>
      <w:r w:rsidRPr="0089682C">
        <w:rPr>
          <w:rFonts w:hint="eastAsia"/>
          <w:b/>
          <w:bCs/>
          <w:lang w:eastAsia="ja-JP"/>
        </w:rPr>
        <w:t>O</w:t>
      </w:r>
      <w:r w:rsidRPr="0089682C">
        <w:rPr>
          <w:b/>
          <w:bCs/>
          <w:lang w:eastAsia="ja-JP"/>
        </w:rPr>
        <w:t>bservation 2: UE can equip and utilize multiple panels/chains to form multiple Rx beam.</w:t>
      </w:r>
    </w:p>
    <w:p w14:paraId="5DB433B8" w14:textId="3547A8F5" w:rsidR="0089682C" w:rsidRDefault="00DE17C3" w:rsidP="003D3AF2">
      <w:pPr>
        <w:jc w:val="both"/>
        <w:rPr>
          <w:lang w:eastAsia="ja-JP"/>
        </w:rPr>
      </w:pPr>
      <w:r>
        <w:rPr>
          <w:rFonts w:hint="eastAsia"/>
          <w:lang w:eastAsia="ja-JP"/>
        </w:rPr>
        <w:t>T</w:t>
      </w:r>
      <w:r>
        <w:rPr>
          <w:lang w:eastAsia="ja-JP"/>
        </w:rPr>
        <w:t xml:space="preserve">he third paragraph </w:t>
      </w:r>
      <w:r w:rsidR="00FF1184">
        <w:rPr>
          <w:rFonts w:hint="eastAsia"/>
          <w:lang w:eastAsia="ja-JP"/>
        </w:rPr>
        <w:t>e</w:t>
      </w:r>
      <w:r w:rsidR="00FF1184">
        <w:rPr>
          <w:lang w:eastAsia="ja-JP"/>
        </w:rPr>
        <w:t>xplain</w:t>
      </w:r>
      <w:r>
        <w:rPr>
          <w:lang w:eastAsia="ja-JP"/>
        </w:rPr>
        <w:t xml:space="preserve">s the UE capability </w:t>
      </w:r>
      <w:r w:rsidR="00FF1184">
        <w:rPr>
          <w:iCs/>
        </w:rPr>
        <w:t>for simultaneous multi-beam reception</w:t>
      </w:r>
      <w:r w:rsidR="00FF1184">
        <w:rPr>
          <w:lang w:eastAsia="ja-JP"/>
        </w:rPr>
        <w:t xml:space="preserve"> </w:t>
      </w:r>
      <w:r w:rsidR="00442C3C">
        <w:rPr>
          <w:lang w:eastAsia="ja-JP"/>
        </w:rPr>
        <w:t xml:space="preserve">introduced </w:t>
      </w:r>
      <w:r w:rsidR="00F31342">
        <w:rPr>
          <w:lang w:eastAsia="ja-JP"/>
        </w:rPr>
        <w:t>in</w:t>
      </w:r>
      <w:r w:rsidR="00442C3C">
        <w:rPr>
          <w:lang w:eastAsia="ja-JP"/>
        </w:rPr>
        <w:t xml:space="preserve"> the context of </w:t>
      </w:r>
      <w:r w:rsidR="00F31342">
        <w:rPr>
          <w:lang w:eastAsia="ja-JP"/>
        </w:rPr>
        <w:t>multiple TRP operation. This paragrap</w:t>
      </w:r>
      <w:r w:rsidR="00586F2A">
        <w:rPr>
          <w:lang w:eastAsia="ja-JP"/>
        </w:rPr>
        <w:t>h</w:t>
      </w:r>
      <w:r w:rsidR="00F31342">
        <w:rPr>
          <w:lang w:eastAsia="ja-JP"/>
        </w:rPr>
        <w:t xml:space="preserve"> can be understood that there is already a UE capability indicating simultaneous reception of different QCL type D reference signals</w:t>
      </w:r>
      <w:r w:rsidR="003B63A7">
        <w:rPr>
          <w:lang w:eastAsia="ja-JP"/>
        </w:rPr>
        <w:t xml:space="preserve"> and it can be use</w:t>
      </w:r>
      <w:r w:rsidR="0096360F">
        <w:rPr>
          <w:lang w:eastAsia="ja-JP"/>
        </w:rPr>
        <w:t>d</w:t>
      </w:r>
      <w:r w:rsidR="003B63A7">
        <w:rPr>
          <w:lang w:eastAsia="ja-JP"/>
        </w:rPr>
        <w:t xml:space="preserve"> or baseline of the discussion.</w:t>
      </w:r>
    </w:p>
    <w:p w14:paraId="25135E4C" w14:textId="7C62D78E" w:rsidR="003B63A7" w:rsidRDefault="003B63A7" w:rsidP="003D3AF2">
      <w:pPr>
        <w:jc w:val="both"/>
        <w:rPr>
          <w:b/>
          <w:bCs/>
          <w:lang w:eastAsia="ja-JP"/>
        </w:rPr>
      </w:pPr>
      <w:r w:rsidRPr="003B63A7">
        <w:rPr>
          <w:rFonts w:hint="eastAsia"/>
          <w:b/>
          <w:bCs/>
          <w:lang w:eastAsia="ja-JP"/>
        </w:rPr>
        <w:t>O</w:t>
      </w:r>
      <w:r w:rsidRPr="003B63A7">
        <w:rPr>
          <w:b/>
          <w:bCs/>
          <w:lang w:eastAsia="ja-JP"/>
        </w:rPr>
        <w:t>bservation 3: There is already a UE capability indicating simultaneous reception of different QCL type D reference signals and it can be use</w:t>
      </w:r>
      <w:r w:rsidR="00586F2A">
        <w:rPr>
          <w:b/>
          <w:bCs/>
          <w:lang w:eastAsia="ja-JP"/>
        </w:rPr>
        <w:t>d</w:t>
      </w:r>
      <w:r w:rsidRPr="003B63A7">
        <w:rPr>
          <w:b/>
          <w:bCs/>
          <w:lang w:eastAsia="ja-JP"/>
        </w:rPr>
        <w:t xml:space="preserve"> or baseline of the discussion.</w:t>
      </w:r>
    </w:p>
    <w:p w14:paraId="11B5AC3E" w14:textId="413FC328" w:rsidR="003B63A7" w:rsidRDefault="003B63A7" w:rsidP="003D3AF2">
      <w:pPr>
        <w:jc w:val="both"/>
        <w:rPr>
          <w:iCs/>
        </w:rPr>
      </w:pPr>
      <w:r>
        <w:rPr>
          <w:rFonts w:hint="eastAsia"/>
          <w:lang w:eastAsia="ja-JP"/>
        </w:rPr>
        <w:t>T</w:t>
      </w:r>
      <w:r>
        <w:rPr>
          <w:lang w:eastAsia="ja-JP"/>
        </w:rPr>
        <w:t xml:space="preserve">he fourth paragraph summarizes expected benefits by introducing multiple Rx chain for demodulation performance, RRM, and RF spherical coverage. The original sentence, </w:t>
      </w:r>
      <w:r>
        <w:rPr>
          <w:iCs/>
        </w:rPr>
        <w:t xml:space="preserve">a meaningful performance improvement in FR2 improving both demodulation performance (4-layer DL MIMO), RRM performance and improve RF spherical coverage, is a little bit ambiguous especially about the </w:t>
      </w:r>
      <w:r w:rsidRPr="003B63A7">
        <w:rPr>
          <w:iCs/>
        </w:rPr>
        <w:t>parenthesis</w:t>
      </w:r>
      <w:r w:rsidR="00FF302D">
        <w:rPr>
          <w:iCs/>
        </w:rPr>
        <w:t>. However, it seems to be difficult to understand from this sentence that all the discussions are limited within 4-layer DL MIMO related study. In addition, the first paragraph clearly states about FR2 HST scenario separated with MIMO topic.</w:t>
      </w:r>
    </w:p>
    <w:p w14:paraId="462E9E10" w14:textId="74894BAD" w:rsidR="00FF302D" w:rsidRPr="00FF302D" w:rsidRDefault="00FF302D" w:rsidP="003D3AF2">
      <w:pPr>
        <w:jc w:val="both"/>
        <w:rPr>
          <w:b/>
          <w:bCs/>
          <w:iCs/>
        </w:rPr>
      </w:pPr>
      <w:r w:rsidRPr="00FF302D">
        <w:rPr>
          <w:rFonts w:hint="eastAsia"/>
          <w:b/>
          <w:bCs/>
          <w:iCs/>
          <w:lang w:eastAsia="ja-JP"/>
        </w:rPr>
        <w:t>O</w:t>
      </w:r>
      <w:r w:rsidRPr="00FF302D">
        <w:rPr>
          <w:b/>
          <w:bCs/>
          <w:iCs/>
          <w:lang w:eastAsia="ja-JP"/>
        </w:rPr>
        <w:t xml:space="preserve">bservation 4: </w:t>
      </w:r>
      <w:r w:rsidRPr="00FF302D">
        <w:rPr>
          <w:b/>
          <w:bCs/>
          <w:iCs/>
        </w:rPr>
        <w:t>It seems to be difficult to understand from fourth paragraph that all the discussions are limited within 4-layer DL MIMO related study. In addition, the first paragraph clearly states about FR2 HST scenario separated with MIMO topic.</w:t>
      </w:r>
    </w:p>
    <w:p w14:paraId="5229168B" w14:textId="7195AF78" w:rsidR="00FF302D" w:rsidRDefault="00C559B5" w:rsidP="003D3AF2">
      <w:pPr>
        <w:jc w:val="both"/>
        <w:rPr>
          <w:iCs/>
        </w:rPr>
      </w:pPr>
      <w:r>
        <w:rPr>
          <w:rFonts w:hint="eastAsia"/>
          <w:lang w:eastAsia="ja-JP"/>
        </w:rPr>
        <w:t>T</w:t>
      </w:r>
      <w:r>
        <w:rPr>
          <w:lang w:eastAsia="ja-JP"/>
        </w:rPr>
        <w:t xml:space="preserve">he fifth and sixth paragraphs </w:t>
      </w:r>
      <w:r w:rsidR="001855A1">
        <w:rPr>
          <w:lang w:eastAsia="ja-JP"/>
        </w:rPr>
        <w:t xml:space="preserve">describe that current spec allows both single and dual TCI regardless of beam directions and propose </w:t>
      </w:r>
      <w:r w:rsidR="001855A1">
        <w:rPr>
          <w:iCs/>
        </w:rPr>
        <w:t>4-layer downlink MIMO with simultaneous reception at the UE from two different directions under the assumption both single and dual TCI.</w:t>
      </w:r>
    </w:p>
    <w:p w14:paraId="66A0DA98" w14:textId="0A64BCDB" w:rsidR="001855A1" w:rsidRPr="00EE3BAA" w:rsidRDefault="001855A1" w:rsidP="003D3AF2">
      <w:pPr>
        <w:jc w:val="both"/>
        <w:rPr>
          <w:b/>
          <w:bCs/>
          <w:iCs/>
        </w:rPr>
      </w:pPr>
      <w:r w:rsidRPr="00EE3BAA">
        <w:rPr>
          <w:rFonts w:hint="eastAsia"/>
          <w:b/>
          <w:bCs/>
          <w:iCs/>
          <w:lang w:eastAsia="ja-JP"/>
        </w:rPr>
        <w:t>O</w:t>
      </w:r>
      <w:r w:rsidRPr="00EE3BAA">
        <w:rPr>
          <w:b/>
          <w:bCs/>
          <w:iCs/>
          <w:lang w:eastAsia="ja-JP"/>
        </w:rPr>
        <w:t xml:space="preserve">bservation 5: </w:t>
      </w:r>
      <w:r w:rsidRPr="00EE3BAA">
        <w:rPr>
          <w:b/>
          <w:bCs/>
          <w:lang w:eastAsia="ja-JP"/>
        </w:rPr>
        <w:t xml:space="preserve">Current spec allows both single and dual TCI regardless of beam directions and </w:t>
      </w:r>
      <w:r w:rsidR="006E3029">
        <w:rPr>
          <w:b/>
          <w:bCs/>
          <w:lang w:eastAsia="ja-JP"/>
        </w:rPr>
        <w:t>the necessity of</w:t>
      </w:r>
      <w:r w:rsidRPr="00EE3BAA">
        <w:rPr>
          <w:b/>
          <w:bCs/>
          <w:lang w:eastAsia="ja-JP"/>
        </w:rPr>
        <w:t xml:space="preserve"> </w:t>
      </w:r>
      <w:r w:rsidRPr="00EE3BAA">
        <w:rPr>
          <w:b/>
          <w:bCs/>
          <w:iCs/>
        </w:rPr>
        <w:t>4-layer downlink MIMO with simultaneous reception at the UE from two different directions under the assumption both single and dual TCI</w:t>
      </w:r>
      <w:r w:rsidR="006E3029">
        <w:rPr>
          <w:b/>
          <w:bCs/>
          <w:iCs/>
        </w:rPr>
        <w:t xml:space="preserve"> is described</w:t>
      </w:r>
      <w:r w:rsidRPr="00EE3BAA">
        <w:rPr>
          <w:b/>
          <w:bCs/>
          <w:iCs/>
        </w:rPr>
        <w:t>.</w:t>
      </w:r>
    </w:p>
    <w:p w14:paraId="6DCBFC6B" w14:textId="3C8DF75F" w:rsidR="00EE3BAA" w:rsidRDefault="006B77D0" w:rsidP="003D3AF2">
      <w:pPr>
        <w:jc w:val="both"/>
        <w:rPr>
          <w:lang w:eastAsia="ja-JP"/>
        </w:rPr>
      </w:pPr>
      <w:r>
        <w:rPr>
          <w:lang w:eastAsia="ja-JP"/>
        </w:rPr>
        <w:t>Based on the above observations, remaining issues related to general aspect is discussed.</w:t>
      </w:r>
    </w:p>
    <w:p w14:paraId="758468CA" w14:textId="7B29C809" w:rsidR="006B77D0" w:rsidRDefault="006B77D0" w:rsidP="006B77D0">
      <w:pPr>
        <w:pStyle w:val="1"/>
        <w:numPr>
          <w:ilvl w:val="1"/>
          <w:numId w:val="1"/>
        </w:numPr>
        <w:spacing w:after="120"/>
        <w:jc w:val="both"/>
        <w:rPr>
          <w:sz w:val="28"/>
          <w:szCs w:val="28"/>
          <w:lang w:eastAsia="ja-JP"/>
        </w:rPr>
      </w:pPr>
      <w:r>
        <w:rPr>
          <w:sz w:val="28"/>
          <w:szCs w:val="28"/>
          <w:lang w:eastAsia="ja-JP"/>
        </w:rPr>
        <w:t>General scope</w:t>
      </w:r>
    </w:p>
    <w:p w14:paraId="122F2EFD" w14:textId="77777777" w:rsidR="00541E49" w:rsidRDefault="00541E49" w:rsidP="00541E49">
      <w:pPr>
        <w:rPr>
          <w:b/>
          <w:color w:val="000000" w:themeColor="text1"/>
          <w:u w:val="single"/>
          <w:lang w:eastAsia="ko-KR"/>
        </w:rPr>
      </w:pPr>
      <w:r>
        <w:rPr>
          <w:b/>
          <w:color w:val="000000" w:themeColor="text1"/>
          <w:u w:val="single"/>
          <w:lang w:eastAsia="ko-KR"/>
        </w:rPr>
        <w:t>Issue 1-2-1: Definition of “simultaneous reception”</w:t>
      </w:r>
    </w:p>
    <w:p w14:paraId="372A57E2" w14:textId="77777777" w:rsidR="00541E49" w:rsidRDefault="00541E49" w:rsidP="00541E49">
      <w:pPr>
        <w:pStyle w:val="afc"/>
        <w:numPr>
          <w:ilvl w:val="0"/>
          <w:numId w:val="17"/>
        </w:numPr>
        <w:overflowPunct/>
        <w:autoSpaceDE/>
        <w:autoSpaceDN/>
        <w:adjustRightInd/>
        <w:spacing w:after="120" w:line="259" w:lineRule="auto"/>
        <w:ind w:left="720"/>
        <w:contextualSpacing w:val="0"/>
        <w:textAlignment w:val="auto"/>
        <w:rPr>
          <w:rFonts w:eastAsia="SimSun"/>
          <w:color w:val="000000" w:themeColor="text1"/>
          <w:szCs w:val="24"/>
          <w:lang w:eastAsia="zh-CN"/>
        </w:rPr>
      </w:pPr>
      <w:r>
        <w:rPr>
          <w:rFonts w:eastAsia="SimSun"/>
          <w:color w:val="000000" w:themeColor="text1"/>
          <w:szCs w:val="24"/>
          <w:lang w:eastAsia="zh-CN"/>
        </w:rPr>
        <w:t>Proposals</w:t>
      </w:r>
    </w:p>
    <w:p w14:paraId="6E7A46E0" w14:textId="77777777" w:rsidR="00541E49" w:rsidRDefault="00541E49" w:rsidP="00541E49">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 xml:space="preserve">Option 1 (Ericsson): In this WI, the two RSs </w:t>
      </w:r>
      <w:proofErr w:type="gramStart"/>
      <w:r>
        <w:rPr>
          <w:rFonts w:eastAsia="SimSun"/>
          <w:color w:val="000000" w:themeColor="text1"/>
          <w:szCs w:val="24"/>
          <w:lang w:eastAsia="zh-CN"/>
        </w:rPr>
        <w:t>are considered to be</w:t>
      </w:r>
      <w:proofErr w:type="gramEnd"/>
      <w:r>
        <w:rPr>
          <w:rFonts w:eastAsia="SimSun"/>
          <w:color w:val="000000" w:themeColor="text1"/>
          <w:szCs w:val="24"/>
          <w:lang w:eastAsia="zh-CN"/>
        </w:rPr>
        <w:t xml:space="preserve"> received simultaneously, if their instances are received in the same or overlapping OFDM symbols, which may occur in one, some, or all RS occasions during the measurement period. </w:t>
      </w:r>
    </w:p>
    <w:p w14:paraId="63FDEE0B" w14:textId="77777777" w:rsidR="00541E49" w:rsidRDefault="00541E49" w:rsidP="00541E49">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 xml:space="preserve">Option 2 (Nokia): In this WI, the two RSs, </w:t>
      </w:r>
      <w:proofErr w:type="gramStart"/>
      <w:r>
        <w:rPr>
          <w:rFonts w:eastAsia="SimSun"/>
          <w:color w:val="000000" w:themeColor="text1"/>
          <w:szCs w:val="24"/>
          <w:lang w:eastAsia="zh-CN"/>
        </w:rPr>
        <w:t>RS</w:t>
      </w:r>
      <w:proofErr w:type="gramEnd"/>
      <w:r>
        <w:rPr>
          <w:rFonts w:eastAsia="SimSun"/>
          <w:color w:val="000000" w:themeColor="text1"/>
          <w:szCs w:val="24"/>
          <w:lang w:eastAsia="zh-CN"/>
        </w:rPr>
        <w:t xml:space="preserve"> and data, or 2 data signals, are considered to be received simultaneously, if their instances are received in the same or overlapping OFDM symbols, which may occur in one, some, or all RS occasions during the measurement period.</w:t>
      </w:r>
    </w:p>
    <w:p w14:paraId="1FA200C7" w14:textId="76026501" w:rsidR="00541E49" w:rsidRDefault="00092925" w:rsidP="00541E49">
      <w:pPr>
        <w:spacing w:afterLines="50" w:after="120"/>
        <w:jc w:val="both"/>
        <w:rPr>
          <w:rFonts w:eastAsia="DengXian"/>
          <w:szCs w:val="24"/>
          <w:lang w:eastAsia="zh-CN"/>
        </w:rPr>
      </w:pPr>
      <w:r>
        <w:rPr>
          <w:rFonts w:eastAsia="DengXian"/>
          <w:szCs w:val="24"/>
          <w:lang w:eastAsia="zh-CN"/>
        </w:rPr>
        <w:t xml:space="preserve">According to obserbvation 3, the existing UE capability of </w:t>
      </w:r>
      <w:r w:rsidRPr="00092925">
        <w:rPr>
          <w:rFonts w:eastAsia="DengXian"/>
          <w:i/>
          <w:iCs/>
          <w:szCs w:val="24"/>
          <w:lang w:eastAsia="zh-CN"/>
        </w:rPr>
        <w:t>simultaneousReceptionDiffTypeD-r16</w:t>
      </w:r>
      <w:r>
        <w:rPr>
          <w:rFonts w:eastAsia="DengXian"/>
          <w:szCs w:val="24"/>
          <w:lang w:eastAsia="zh-CN"/>
        </w:rPr>
        <w:t xml:space="preserve"> indicates only simultaneous reception of reference signal. </w:t>
      </w:r>
      <w:proofErr w:type="gramStart"/>
      <w:r>
        <w:rPr>
          <w:rFonts w:eastAsia="DengXian"/>
          <w:szCs w:val="24"/>
          <w:lang w:eastAsia="zh-CN"/>
        </w:rPr>
        <w:t>Therefore</w:t>
      </w:r>
      <w:proofErr w:type="gramEnd"/>
      <w:r>
        <w:rPr>
          <w:rFonts w:eastAsia="DengXian"/>
          <w:szCs w:val="24"/>
          <w:lang w:eastAsia="zh-CN"/>
        </w:rPr>
        <w:t xml:space="preserve"> the starting point should be simultaneous RSs reception scenario. About RS and data reception, it can be studied from the scheduling restriction point. However, both scenarios </w:t>
      </w:r>
      <w:r w:rsidR="00A56BE3">
        <w:rPr>
          <w:rFonts w:eastAsia="DengXian"/>
          <w:szCs w:val="24"/>
          <w:lang w:eastAsia="zh-CN"/>
        </w:rPr>
        <w:t>should not focus on the case when their instances are received in same OFDM symbol. The current spec clearly specifies that there are some restrictions if they are received on same OFDM symbol even if the scenario is FR1. On the other hand, 2 data signals simultaneous reception scenario, it should be focus only on 4-layer DL MIMO case and then it causes only same OFDM symbol case. Therefore, the definition of “simultaneous reception” can be clarified as follows.</w:t>
      </w:r>
    </w:p>
    <w:p w14:paraId="2175EF76" w14:textId="1018D610" w:rsidR="00A56BE3" w:rsidRPr="008D77BA" w:rsidRDefault="00A56BE3" w:rsidP="00541E49">
      <w:pPr>
        <w:spacing w:afterLines="50" w:after="120"/>
        <w:jc w:val="both"/>
        <w:rPr>
          <w:rFonts w:eastAsiaTheme="minorEastAsia"/>
          <w:b/>
          <w:bCs/>
          <w:szCs w:val="24"/>
          <w:lang w:eastAsia="ja-JP"/>
        </w:rPr>
      </w:pPr>
      <w:r w:rsidRPr="008D77BA">
        <w:rPr>
          <w:rFonts w:eastAsiaTheme="minorEastAsia" w:hint="eastAsia"/>
          <w:b/>
          <w:bCs/>
          <w:szCs w:val="24"/>
          <w:lang w:eastAsia="ja-JP"/>
        </w:rPr>
        <w:lastRenderedPageBreak/>
        <w:t>P</w:t>
      </w:r>
      <w:r w:rsidRPr="008D77BA">
        <w:rPr>
          <w:rFonts w:eastAsiaTheme="minorEastAsia"/>
          <w:b/>
          <w:bCs/>
          <w:szCs w:val="24"/>
          <w:lang w:eastAsia="ja-JP"/>
        </w:rPr>
        <w:t xml:space="preserve">roposal 1: In this WI, the two RSs, </w:t>
      </w:r>
      <w:proofErr w:type="gramStart"/>
      <w:r w:rsidRPr="008D77BA">
        <w:rPr>
          <w:rFonts w:eastAsiaTheme="minorEastAsia"/>
          <w:b/>
          <w:bCs/>
          <w:szCs w:val="24"/>
          <w:lang w:eastAsia="ja-JP"/>
        </w:rPr>
        <w:t>RS</w:t>
      </w:r>
      <w:proofErr w:type="gramEnd"/>
      <w:r w:rsidRPr="008D77BA">
        <w:rPr>
          <w:rFonts w:eastAsiaTheme="minorEastAsia"/>
          <w:b/>
          <w:bCs/>
          <w:szCs w:val="24"/>
          <w:lang w:eastAsia="ja-JP"/>
        </w:rPr>
        <w:t xml:space="preserve"> and data, or 2 data signals, are considered to be received simultaneously. For the cases of two RSs, </w:t>
      </w:r>
      <w:proofErr w:type="gramStart"/>
      <w:r w:rsidRPr="008D77BA">
        <w:rPr>
          <w:rFonts w:eastAsiaTheme="minorEastAsia"/>
          <w:b/>
          <w:bCs/>
          <w:szCs w:val="24"/>
          <w:lang w:eastAsia="ja-JP"/>
        </w:rPr>
        <w:t>RS</w:t>
      </w:r>
      <w:proofErr w:type="gramEnd"/>
      <w:r w:rsidRPr="008D77BA">
        <w:rPr>
          <w:rFonts w:eastAsiaTheme="minorEastAsia"/>
          <w:b/>
          <w:bCs/>
          <w:szCs w:val="24"/>
          <w:lang w:eastAsia="ja-JP"/>
        </w:rPr>
        <w:t xml:space="preserve"> and data, simultaneously means that their instances are received in the overlapping OFDM symbols, which may occur in one, some, or all RS occasions during the measurement period. For the case of 2 data signals, simultaneously means that </w:t>
      </w:r>
      <w:r w:rsidRPr="008D77BA">
        <w:rPr>
          <w:rFonts w:eastAsia="SimSun"/>
          <w:b/>
          <w:bCs/>
          <w:color w:val="000000" w:themeColor="text1"/>
          <w:szCs w:val="24"/>
          <w:lang w:eastAsia="zh-CN"/>
        </w:rPr>
        <w:t>their instances are received in the same OFDM symbols</w:t>
      </w:r>
      <w:r w:rsidR="008D77BA" w:rsidRPr="008D77BA">
        <w:rPr>
          <w:rFonts w:eastAsia="SimSun"/>
          <w:b/>
          <w:bCs/>
          <w:color w:val="000000" w:themeColor="text1"/>
          <w:szCs w:val="24"/>
          <w:lang w:eastAsia="zh-CN"/>
        </w:rPr>
        <w:t xml:space="preserve"> within the MRTD requirement.</w:t>
      </w:r>
    </w:p>
    <w:p w14:paraId="3CBCFE52" w14:textId="77777777" w:rsidR="00541E49" w:rsidRPr="00541E49" w:rsidRDefault="00541E49" w:rsidP="00541E49">
      <w:pPr>
        <w:spacing w:afterLines="50" w:after="120"/>
        <w:rPr>
          <w:rFonts w:eastAsia="DengXian"/>
          <w:b/>
          <w:bCs/>
          <w:szCs w:val="24"/>
          <w:lang w:eastAsia="zh-CN"/>
        </w:rPr>
      </w:pPr>
    </w:p>
    <w:p w14:paraId="25049189" w14:textId="77777777" w:rsidR="00541E49" w:rsidRDefault="00541E49" w:rsidP="00541E49">
      <w:pPr>
        <w:rPr>
          <w:b/>
          <w:color w:val="000000" w:themeColor="text1"/>
          <w:u w:val="single"/>
          <w:lang w:eastAsia="ko-KR"/>
        </w:rPr>
      </w:pPr>
      <w:r>
        <w:rPr>
          <w:b/>
          <w:color w:val="000000" w:themeColor="text1"/>
          <w:u w:val="single"/>
          <w:lang w:eastAsia="ko-KR"/>
        </w:rPr>
        <w:t>Issue 1-2-2: Scenarios for “simultaneous reception”</w:t>
      </w:r>
    </w:p>
    <w:p w14:paraId="3B4FF3EF" w14:textId="77777777" w:rsidR="00541E49" w:rsidRDefault="00541E49" w:rsidP="00541E49">
      <w:pPr>
        <w:pStyle w:val="afc"/>
        <w:numPr>
          <w:ilvl w:val="0"/>
          <w:numId w:val="17"/>
        </w:numPr>
        <w:overflowPunct/>
        <w:autoSpaceDE/>
        <w:autoSpaceDN/>
        <w:adjustRightInd/>
        <w:spacing w:after="120" w:line="259" w:lineRule="auto"/>
        <w:ind w:left="720"/>
        <w:contextualSpacing w:val="0"/>
        <w:textAlignment w:val="auto"/>
        <w:rPr>
          <w:rFonts w:eastAsia="SimSun"/>
          <w:color w:val="000000" w:themeColor="text1"/>
          <w:szCs w:val="24"/>
          <w:lang w:eastAsia="zh-CN"/>
        </w:rPr>
      </w:pPr>
      <w:r>
        <w:rPr>
          <w:rFonts w:eastAsia="SimSun"/>
          <w:color w:val="000000" w:themeColor="text1"/>
          <w:szCs w:val="24"/>
          <w:lang w:eastAsia="zh-CN"/>
        </w:rPr>
        <w:t>Proposals</w:t>
      </w:r>
    </w:p>
    <w:p w14:paraId="054DF663" w14:textId="77777777" w:rsidR="00541E49" w:rsidRDefault="00541E49" w:rsidP="00541E49">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 xml:space="preserve">Option 1 (ZTE): Under the assumption of non-overlapped or very limited partial overlapped between the beam direction coverage of each panel, all following candidate combinations are possible: </w:t>
      </w:r>
    </w:p>
    <w:p w14:paraId="1AF1F049" w14:textId="77777777" w:rsidR="00541E49" w:rsidRDefault="00541E49" w:rsidP="00541E49">
      <w:pPr>
        <w:pStyle w:val="afc"/>
        <w:numPr>
          <w:ilvl w:val="2"/>
          <w:numId w:val="17"/>
        </w:numPr>
        <w:overflowPunct/>
        <w:autoSpaceDE/>
        <w:autoSpaceDN/>
        <w:adjustRightInd/>
        <w:spacing w:after="120" w:line="259" w:lineRule="auto"/>
        <w:contextualSpacing w:val="0"/>
        <w:textAlignment w:val="auto"/>
        <w:rPr>
          <w:rFonts w:eastAsia="SimSun"/>
          <w:color w:val="000000" w:themeColor="text1"/>
          <w:szCs w:val="24"/>
          <w:lang w:eastAsia="zh-CN"/>
        </w:rPr>
      </w:pPr>
      <w:r>
        <w:rPr>
          <w:rFonts w:eastAsia="SimSun"/>
          <w:color w:val="000000" w:themeColor="text1"/>
          <w:szCs w:val="24"/>
          <w:lang w:eastAsia="zh-CN"/>
        </w:rPr>
        <w:t>Simultaneous fine beam reception from panel A and fine beam reception from panel B</w:t>
      </w:r>
    </w:p>
    <w:p w14:paraId="4E9BDC76" w14:textId="77777777" w:rsidR="00541E49" w:rsidRDefault="00541E49" w:rsidP="00541E49">
      <w:pPr>
        <w:pStyle w:val="afc"/>
        <w:numPr>
          <w:ilvl w:val="2"/>
          <w:numId w:val="17"/>
        </w:numPr>
        <w:overflowPunct/>
        <w:autoSpaceDE/>
        <w:autoSpaceDN/>
        <w:adjustRightInd/>
        <w:spacing w:after="120" w:line="259" w:lineRule="auto"/>
        <w:contextualSpacing w:val="0"/>
        <w:textAlignment w:val="auto"/>
        <w:rPr>
          <w:rFonts w:eastAsia="SimSun"/>
          <w:color w:val="000000" w:themeColor="text1"/>
          <w:szCs w:val="24"/>
          <w:lang w:eastAsia="zh-CN"/>
        </w:rPr>
      </w:pPr>
      <w:r>
        <w:rPr>
          <w:rFonts w:eastAsia="SimSun"/>
          <w:color w:val="000000" w:themeColor="text1"/>
          <w:szCs w:val="24"/>
          <w:lang w:eastAsia="zh-CN"/>
        </w:rPr>
        <w:t>Simultaneous coarse beam reception from panel A and coarse beam reception from panel B</w:t>
      </w:r>
    </w:p>
    <w:p w14:paraId="4C6580B2" w14:textId="77777777" w:rsidR="00541E49" w:rsidRDefault="00541E49" w:rsidP="00541E49">
      <w:pPr>
        <w:pStyle w:val="afc"/>
        <w:numPr>
          <w:ilvl w:val="2"/>
          <w:numId w:val="17"/>
        </w:numPr>
        <w:overflowPunct/>
        <w:autoSpaceDE/>
        <w:autoSpaceDN/>
        <w:adjustRightInd/>
        <w:spacing w:after="120" w:line="259" w:lineRule="auto"/>
        <w:contextualSpacing w:val="0"/>
        <w:textAlignment w:val="auto"/>
        <w:rPr>
          <w:rFonts w:eastAsia="SimSun"/>
          <w:color w:val="000000" w:themeColor="text1"/>
          <w:szCs w:val="24"/>
          <w:lang w:eastAsia="zh-CN"/>
        </w:rPr>
      </w:pPr>
      <w:r>
        <w:rPr>
          <w:rFonts w:eastAsia="SimSun"/>
          <w:color w:val="000000" w:themeColor="text1"/>
          <w:szCs w:val="24"/>
          <w:lang w:eastAsia="zh-CN"/>
        </w:rPr>
        <w:t>Simultaneous fine beam reception from panel A and coarse beam reception from panel B</w:t>
      </w:r>
    </w:p>
    <w:p w14:paraId="6D0700BB" w14:textId="77777777" w:rsidR="00541E49" w:rsidRDefault="00541E49" w:rsidP="00541E49">
      <w:pPr>
        <w:pStyle w:val="afc"/>
        <w:numPr>
          <w:ilvl w:val="2"/>
          <w:numId w:val="17"/>
        </w:numPr>
        <w:overflowPunct/>
        <w:autoSpaceDE/>
        <w:autoSpaceDN/>
        <w:adjustRightInd/>
        <w:spacing w:after="120" w:line="259" w:lineRule="auto"/>
        <w:contextualSpacing w:val="0"/>
        <w:textAlignment w:val="auto"/>
        <w:rPr>
          <w:rFonts w:eastAsia="SimSun"/>
          <w:color w:val="000000" w:themeColor="text1"/>
          <w:szCs w:val="24"/>
          <w:lang w:eastAsia="zh-CN"/>
        </w:rPr>
      </w:pPr>
      <w:r>
        <w:rPr>
          <w:rFonts w:eastAsia="SimSun"/>
          <w:color w:val="000000" w:themeColor="text1"/>
          <w:szCs w:val="24"/>
          <w:lang w:eastAsia="zh-CN"/>
        </w:rPr>
        <w:t>Simultaneous coarse beam reception from panel A and fine beam reception from panel B</w:t>
      </w:r>
    </w:p>
    <w:p w14:paraId="40B3FE7E" w14:textId="77777777" w:rsidR="00541E49" w:rsidRDefault="00541E49" w:rsidP="00541E49">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Option 2 (Ericsson): RAN4 agrees on the deployment scenarios A-D for discussing the requirements for simultaneous reception from two different directions:</w:t>
      </w:r>
    </w:p>
    <w:p w14:paraId="54370BA7" w14:textId="77777777" w:rsidR="00541E49" w:rsidRDefault="00541E49" w:rsidP="00541E49">
      <w:pPr>
        <w:pStyle w:val="afc"/>
        <w:numPr>
          <w:ilvl w:val="2"/>
          <w:numId w:val="17"/>
        </w:numPr>
        <w:overflowPunct/>
        <w:autoSpaceDE/>
        <w:autoSpaceDN/>
        <w:adjustRightInd/>
        <w:spacing w:after="120" w:line="259" w:lineRule="auto"/>
        <w:contextualSpacing w:val="0"/>
        <w:textAlignment w:val="auto"/>
        <w:rPr>
          <w:rFonts w:eastAsia="SimSun"/>
          <w:color w:val="000000" w:themeColor="text1"/>
          <w:szCs w:val="24"/>
          <w:lang w:eastAsia="zh-CN"/>
        </w:rPr>
      </w:pPr>
      <w:r>
        <w:rPr>
          <w:rFonts w:eastAsia="SimSun"/>
          <w:color w:val="000000" w:themeColor="text1"/>
          <w:szCs w:val="24"/>
          <w:lang w:eastAsia="zh-CN"/>
        </w:rPr>
        <w:t>Scenario A: simultaneous reception of RS0 and RS2, same TRP, same SSB index, same cell</w:t>
      </w:r>
    </w:p>
    <w:p w14:paraId="5EC6E460" w14:textId="77777777" w:rsidR="00541E49" w:rsidRDefault="00541E49" w:rsidP="00541E49">
      <w:pPr>
        <w:pStyle w:val="afc"/>
        <w:numPr>
          <w:ilvl w:val="2"/>
          <w:numId w:val="17"/>
        </w:numPr>
        <w:overflowPunct/>
        <w:autoSpaceDE/>
        <w:autoSpaceDN/>
        <w:adjustRightInd/>
        <w:spacing w:after="120" w:line="259" w:lineRule="auto"/>
        <w:contextualSpacing w:val="0"/>
        <w:textAlignment w:val="auto"/>
        <w:rPr>
          <w:rFonts w:eastAsia="SimSun"/>
          <w:color w:val="000000" w:themeColor="text1"/>
          <w:szCs w:val="24"/>
          <w:lang w:eastAsia="zh-CN"/>
        </w:rPr>
      </w:pPr>
      <w:r>
        <w:rPr>
          <w:rFonts w:eastAsia="SimSun"/>
          <w:color w:val="000000" w:themeColor="text1"/>
          <w:szCs w:val="24"/>
          <w:lang w:eastAsia="zh-CN"/>
        </w:rPr>
        <w:t>Scenario B: simultaneous reception of RS0 and RS10, different TRPs, same SSB index, same cell</w:t>
      </w:r>
    </w:p>
    <w:p w14:paraId="0F34277F" w14:textId="77777777" w:rsidR="00541E49" w:rsidRDefault="00541E49" w:rsidP="00541E49">
      <w:pPr>
        <w:pStyle w:val="afc"/>
        <w:numPr>
          <w:ilvl w:val="2"/>
          <w:numId w:val="17"/>
        </w:numPr>
        <w:overflowPunct/>
        <w:autoSpaceDE/>
        <w:autoSpaceDN/>
        <w:adjustRightInd/>
        <w:spacing w:after="120" w:line="259" w:lineRule="auto"/>
        <w:contextualSpacing w:val="0"/>
        <w:textAlignment w:val="auto"/>
        <w:rPr>
          <w:rFonts w:eastAsia="SimSun"/>
          <w:color w:val="000000" w:themeColor="text1"/>
          <w:szCs w:val="24"/>
          <w:lang w:eastAsia="zh-CN"/>
        </w:rPr>
      </w:pPr>
      <w:r>
        <w:rPr>
          <w:rFonts w:eastAsia="SimSun"/>
          <w:color w:val="000000" w:themeColor="text1"/>
          <w:szCs w:val="24"/>
          <w:lang w:eastAsia="zh-CN"/>
        </w:rPr>
        <w:t>Scenario C: simultaneous reception of RS0 and RS3, same TRP, different SSBs, same cell</w:t>
      </w:r>
    </w:p>
    <w:p w14:paraId="5EDBE6D6" w14:textId="77777777" w:rsidR="00541E49" w:rsidRDefault="00541E49" w:rsidP="00541E49">
      <w:pPr>
        <w:pStyle w:val="afc"/>
        <w:numPr>
          <w:ilvl w:val="2"/>
          <w:numId w:val="17"/>
        </w:numPr>
        <w:overflowPunct/>
        <w:autoSpaceDE/>
        <w:autoSpaceDN/>
        <w:adjustRightInd/>
        <w:spacing w:after="120" w:line="259" w:lineRule="auto"/>
        <w:contextualSpacing w:val="0"/>
        <w:textAlignment w:val="auto"/>
        <w:rPr>
          <w:rFonts w:eastAsia="SimSun"/>
          <w:color w:val="000000" w:themeColor="text1"/>
          <w:szCs w:val="24"/>
          <w:lang w:eastAsia="zh-CN"/>
        </w:rPr>
      </w:pPr>
      <w:r>
        <w:rPr>
          <w:rFonts w:eastAsia="SimSun"/>
          <w:color w:val="000000" w:themeColor="text1"/>
          <w:szCs w:val="24"/>
          <w:lang w:eastAsia="zh-CN"/>
        </w:rPr>
        <w:t>Scenario D: simultaneous reception of RS0 and RS13, different TRPs, different SSBs, same cell.</w:t>
      </w:r>
    </w:p>
    <w:p w14:paraId="766FD217" w14:textId="46560CCD" w:rsidR="006B77D0" w:rsidRDefault="001725E4" w:rsidP="006B77D0">
      <w:pPr>
        <w:rPr>
          <w:rFonts w:eastAsiaTheme="minorEastAsia"/>
          <w:bCs/>
          <w:color w:val="000000" w:themeColor="text1"/>
          <w:lang w:eastAsia="ja-JP"/>
        </w:rPr>
      </w:pPr>
      <w:r>
        <w:rPr>
          <w:rFonts w:eastAsiaTheme="minorEastAsia"/>
          <w:bCs/>
          <w:color w:val="000000" w:themeColor="text1"/>
          <w:lang w:eastAsia="ja-JP"/>
        </w:rPr>
        <w:t>Before considering the remaining options (especially option 2), the exact scenario descriptions are copied from original contribution [2] as follows.</w:t>
      </w:r>
    </w:p>
    <w:p w14:paraId="6E35F102" w14:textId="77777777" w:rsidR="00B12B89" w:rsidRDefault="00B12B89" w:rsidP="006B77D0">
      <w:pPr>
        <w:rPr>
          <w:rFonts w:eastAsiaTheme="minorEastAsia"/>
          <w:bCs/>
          <w:color w:val="000000" w:themeColor="text1"/>
          <w:lang w:eastAsia="ja-JP"/>
        </w:rPr>
      </w:pPr>
    </w:p>
    <w:p w14:paraId="43E5C6BE" w14:textId="0C722B83" w:rsidR="001725E4" w:rsidRPr="001725E4" w:rsidRDefault="001725E4" w:rsidP="006B77D0">
      <w:pPr>
        <w:rPr>
          <w:rFonts w:eastAsiaTheme="minorEastAsia"/>
          <w:bCs/>
          <w:color w:val="000000" w:themeColor="text1"/>
          <w:lang w:eastAsia="ja-JP"/>
        </w:rPr>
      </w:pPr>
      <w:r>
        <w:rPr>
          <w:rFonts w:eastAsiaTheme="minorEastAsia" w:hint="eastAsia"/>
          <w:bCs/>
          <w:color w:val="000000" w:themeColor="text1"/>
          <w:lang w:eastAsia="ja-JP"/>
        </w:rPr>
        <w:t>=</w:t>
      </w:r>
      <w:r>
        <w:rPr>
          <w:rFonts w:eastAsiaTheme="minorEastAsia"/>
          <w:bCs/>
          <w:color w:val="000000" w:themeColor="text1"/>
          <w:lang w:eastAsia="ja-JP"/>
        </w:rPr>
        <w:t>==</w:t>
      </w:r>
    </w:p>
    <w:p w14:paraId="2EAD256D" w14:textId="7F51CFD5" w:rsidR="001725E4" w:rsidRPr="00F85DB5" w:rsidRDefault="001725E4" w:rsidP="001725E4">
      <w:pPr>
        <w:pStyle w:val="afc"/>
        <w:numPr>
          <w:ilvl w:val="0"/>
          <w:numId w:val="25"/>
        </w:numPr>
        <w:overflowPunct/>
        <w:autoSpaceDE/>
        <w:autoSpaceDN/>
        <w:adjustRightInd/>
        <w:jc w:val="both"/>
        <w:textAlignment w:val="auto"/>
        <w:rPr>
          <w:i/>
          <w:iCs/>
          <w:sz w:val="22"/>
          <w:szCs w:val="22"/>
        </w:rPr>
      </w:pPr>
      <w:r>
        <w:rPr>
          <w:i/>
          <w:iCs/>
          <w:sz w:val="22"/>
          <w:szCs w:val="22"/>
        </w:rPr>
        <w:t>RAN4 agrees on the deployment scenarios A-D for discussing the requirements for simultaneous reception from two different directions:</w:t>
      </w:r>
    </w:p>
    <w:p w14:paraId="43819EB7" w14:textId="77777777" w:rsidR="001725E4" w:rsidRPr="001A3568" w:rsidRDefault="001725E4" w:rsidP="001725E4">
      <w:pPr>
        <w:spacing w:after="0"/>
        <w:ind w:left="1418"/>
        <w:rPr>
          <w:i/>
          <w:iCs/>
          <w:sz w:val="22"/>
          <w:szCs w:val="22"/>
          <w:lang w:eastAsia="x-none"/>
        </w:rPr>
      </w:pPr>
      <w:r w:rsidRPr="001A3568">
        <w:rPr>
          <w:i/>
          <w:iCs/>
          <w:sz w:val="22"/>
          <w:szCs w:val="22"/>
          <w:lang w:eastAsia="x-none"/>
        </w:rPr>
        <w:t xml:space="preserve">Scenario A: </w:t>
      </w:r>
    </w:p>
    <w:p w14:paraId="5EB29D55" w14:textId="77777777" w:rsidR="001725E4" w:rsidRPr="001A3568" w:rsidRDefault="001725E4" w:rsidP="001725E4">
      <w:pPr>
        <w:numPr>
          <w:ilvl w:val="1"/>
          <w:numId w:val="25"/>
        </w:numPr>
        <w:ind w:left="2140"/>
        <w:rPr>
          <w:i/>
          <w:iCs/>
          <w:sz w:val="22"/>
          <w:szCs w:val="22"/>
          <w:lang w:eastAsia="x-none"/>
        </w:rPr>
      </w:pPr>
      <w:r w:rsidRPr="001A3568">
        <w:rPr>
          <w:i/>
          <w:iCs/>
          <w:sz w:val="22"/>
          <w:szCs w:val="22"/>
          <w:lang w:eastAsia="x-none"/>
        </w:rPr>
        <w:t>simultaneous reception of RS0 and RS2, same TRP, same SSB index, same cell</w:t>
      </w:r>
    </w:p>
    <w:p w14:paraId="054AB154" w14:textId="77777777" w:rsidR="001725E4" w:rsidRPr="001A3568" w:rsidRDefault="001725E4" w:rsidP="001725E4">
      <w:pPr>
        <w:spacing w:after="0"/>
        <w:ind w:left="1418"/>
        <w:rPr>
          <w:i/>
          <w:iCs/>
          <w:sz w:val="22"/>
          <w:szCs w:val="22"/>
          <w:lang w:eastAsia="x-none"/>
        </w:rPr>
      </w:pPr>
      <w:r w:rsidRPr="001A3568">
        <w:rPr>
          <w:i/>
          <w:iCs/>
          <w:sz w:val="22"/>
          <w:szCs w:val="22"/>
          <w:lang w:eastAsia="x-none"/>
        </w:rPr>
        <w:t xml:space="preserve">Scenario B: </w:t>
      </w:r>
    </w:p>
    <w:p w14:paraId="1D81A920" w14:textId="77777777" w:rsidR="001725E4" w:rsidRPr="001A3568" w:rsidRDefault="001725E4" w:rsidP="001725E4">
      <w:pPr>
        <w:numPr>
          <w:ilvl w:val="1"/>
          <w:numId w:val="25"/>
        </w:numPr>
        <w:ind w:left="2140"/>
        <w:rPr>
          <w:i/>
          <w:iCs/>
          <w:sz w:val="22"/>
          <w:szCs w:val="22"/>
          <w:lang w:eastAsia="x-none"/>
        </w:rPr>
      </w:pPr>
      <w:r w:rsidRPr="001A3568">
        <w:rPr>
          <w:i/>
          <w:iCs/>
          <w:sz w:val="22"/>
          <w:szCs w:val="22"/>
          <w:lang w:eastAsia="x-none"/>
        </w:rPr>
        <w:t>simultaneous reception of RS0 and RS10, different TRPs, same SSB index, same cell</w:t>
      </w:r>
    </w:p>
    <w:p w14:paraId="124200A7" w14:textId="77777777" w:rsidR="001725E4" w:rsidRPr="001A3568" w:rsidRDefault="001725E4" w:rsidP="001725E4">
      <w:pPr>
        <w:spacing w:after="0"/>
        <w:ind w:left="1418"/>
        <w:rPr>
          <w:i/>
          <w:iCs/>
          <w:sz w:val="22"/>
          <w:szCs w:val="22"/>
          <w:lang w:eastAsia="x-none"/>
        </w:rPr>
      </w:pPr>
      <w:r w:rsidRPr="001A3568">
        <w:rPr>
          <w:i/>
          <w:iCs/>
          <w:sz w:val="22"/>
          <w:szCs w:val="22"/>
          <w:lang w:eastAsia="x-none"/>
        </w:rPr>
        <w:t xml:space="preserve">Scenario C: </w:t>
      </w:r>
    </w:p>
    <w:p w14:paraId="091FB9D9" w14:textId="77777777" w:rsidR="001725E4" w:rsidRPr="001A3568" w:rsidRDefault="001725E4" w:rsidP="001725E4">
      <w:pPr>
        <w:numPr>
          <w:ilvl w:val="1"/>
          <w:numId w:val="25"/>
        </w:numPr>
        <w:ind w:left="2140"/>
        <w:rPr>
          <w:i/>
          <w:iCs/>
          <w:sz w:val="22"/>
          <w:szCs w:val="22"/>
          <w:lang w:eastAsia="x-none"/>
        </w:rPr>
      </w:pPr>
      <w:r w:rsidRPr="001A3568">
        <w:rPr>
          <w:i/>
          <w:iCs/>
          <w:sz w:val="22"/>
          <w:szCs w:val="22"/>
          <w:lang w:eastAsia="x-none"/>
        </w:rPr>
        <w:t>simultaneous reception of RS0 and RS3, same TRP, different SSBs, same cell</w:t>
      </w:r>
    </w:p>
    <w:p w14:paraId="21296FA2" w14:textId="77777777" w:rsidR="001725E4" w:rsidRPr="001A3568" w:rsidRDefault="001725E4" w:rsidP="001725E4">
      <w:pPr>
        <w:spacing w:after="0"/>
        <w:ind w:left="1418"/>
        <w:rPr>
          <w:i/>
          <w:iCs/>
          <w:sz w:val="22"/>
          <w:szCs w:val="22"/>
          <w:lang w:eastAsia="x-none"/>
        </w:rPr>
      </w:pPr>
      <w:r w:rsidRPr="001A3568">
        <w:rPr>
          <w:i/>
          <w:iCs/>
          <w:sz w:val="22"/>
          <w:szCs w:val="22"/>
          <w:lang w:eastAsia="x-none"/>
        </w:rPr>
        <w:t xml:space="preserve">Scenario D: </w:t>
      </w:r>
    </w:p>
    <w:p w14:paraId="4DAC5D5D" w14:textId="77777777" w:rsidR="001725E4" w:rsidRDefault="001725E4" w:rsidP="001725E4">
      <w:pPr>
        <w:numPr>
          <w:ilvl w:val="1"/>
          <w:numId w:val="25"/>
        </w:numPr>
        <w:ind w:left="2140"/>
        <w:rPr>
          <w:sz w:val="22"/>
          <w:szCs w:val="22"/>
          <w:lang w:eastAsia="x-none"/>
        </w:rPr>
      </w:pPr>
      <w:r w:rsidRPr="001A3568">
        <w:rPr>
          <w:i/>
          <w:iCs/>
          <w:sz w:val="22"/>
          <w:szCs w:val="22"/>
          <w:lang w:eastAsia="x-none"/>
        </w:rPr>
        <w:t>simultaneous reception of RS0 and RS13, different TRPs, different SSBs, same cell.</w:t>
      </w:r>
    </w:p>
    <w:p w14:paraId="68868582" w14:textId="77777777" w:rsidR="001725E4" w:rsidRPr="00E129BB" w:rsidRDefault="001725E4" w:rsidP="001725E4">
      <w:pPr>
        <w:ind w:left="1440"/>
        <w:rPr>
          <w:sz w:val="22"/>
          <w:szCs w:val="22"/>
          <w:lang w:eastAsia="x-none"/>
        </w:rPr>
      </w:pPr>
    </w:p>
    <w:p w14:paraId="0BBCCC6F" w14:textId="77777777" w:rsidR="001725E4" w:rsidRPr="00E129BB" w:rsidRDefault="001725E4" w:rsidP="001725E4">
      <w:pPr>
        <w:pStyle w:val="af3"/>
      </w:pPr>
      <w:r w:rsidRPr="00E129BB">
        <w:rPr>
          <w:noProof/>
        </w:rPr>
        <w:lastRenderedPageBreak/>
        <w:drawing>
          <wp:inline distT="0" distB="0" distL="0" distR="0" wp14:anchorId="2BBD9F50" wp14:editId="249586CC">
            <wp:extent cx="2971800" cy="1079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71800" cy="1079500"/>
                    </a:xfrm>
                    <a:prstGeom prst="rect">
                      <a:avLst/>
                    </a:prstGeom>
                    <a:noFill/>
                    <a:ln>
                      <a:noFill/>
                    </a:ln>
                  </pic:spPr>
                </pic:pic>
              </a:graphicData>
            </a:graphic>
          </wp:inline>
        </w:drawing>
      </w:r>
    </w:p>
    <w:p w14:paraId="64FB69A1" w14:textId="77777777" w:rsidR="001725E4" w:rsidRPr="00E129BB" w:rsidRDefault="001725E4" w:rsidP="001725E4">
      <w:pPr>
        <w:pStyle w:val="af3"/>
      </w:pPr>
    </w:p>
    <w:p w14:paraId="1C10453E" w14:textId="77777777" w:rsidR="001725E4" w:rsidRPr="00E129BB" w:rsidRDefault="001725E4" w:rsidP="001725E4">
      <w:pPr>
        <w:pStyle w:val="af3"/>
        <w:jc w:val="center"/>
        <w:rPr>
          <w:b/>
          <w:bCs/>
        </w:rPr>
      </w:pPr>
      <w:r w:rsidRPr="00E129BB">
        <w:rPr>
          <w:b/>
          <w:bCs/>
        </w:rPr>
        <w:t>Figure 1: Example deployment, Scenario A.</w:t>
      </w:r>
    </w:p>
    <w:p w14:paraId="373D29C0" w14:textId="77777777" w:rsidR="001725E4" w:rsidRPr="00E129BB" w:rsidRDefault="001725E4" w:rsidP="001725E4">
      <w:pPr>
        <w:pStyle w:val="af3"/>
      </w:pPr>
      <w:r w:rsidRPr="00E129BB">
        <w:rPr>
          <w:noProof/>
        </w:rPr>
        <w:drawing>
          <wp:inline distT="0" distB="0" distL="0" distR="0" wp14:anchorId="17610592" wp14:editId="001F7421">
            <wp:extent cx="6083300" cy="1174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83300" cy="1174750"/>
                    </a:xfrm>
                    <a:prstGeom prst="rect">
                      <a:avLst/>
                    </a:prstGeom>
                    <a:noFill/>
                    <a:ln>
                      <a:noFill/>
                    </a:ln>
                  </pic:spPr>
                </pic:pic>
              </a:graphicData>
            </a:graphic>
          </wp:inline>
        </w:drawing>
      </w:r>
    </w:p>
    <w:p w14:paraId="40777681" w14:textId="77777777" w:rsidR="001725E4" w:rsidRPr="00E129BB" w:rsidRDefault="001725E4" w:rsidP="001725E4">
      <w:pPr>
        <w:pStyle w:val="af3"/>
        <w:jc w:val="center"/>
        <w:rPr>
          <w:b/>
          <w:bCs/>
        </w:rPr>
      </w:pPr>
      <w:r w:rsidRPr="00E129BB">
        <w:rPr>
          <w:b/>
          <w:bCs/>
        </w:rPr>
        <w:t>Figure 2: Example deployment, Scenario B.</w:t>
      </w:r>
    </w:p>
    <w:p w14:paraId="4209FED7" w14:textId="77777777" w:rsidR="001725E4" w:rsidRPr="00E129BB" w:rsidRDefault="001725E4" w:rsidP="001725E4">
      <w:pPr>
        <w:pStyle w:val="af3"/>
      </w:pPr>
      <w:r w:rsidRPr="00E129BB">
        <w:rPr>
          <w:noProof/>
        </w:rPr>
        <w:drawing>
          <wp:inline distT="0" distB="0" distL="0" distR="0" wp14:anchorId="51B6D168" wp14:editId="6D8C5E31">
            <wp:extent cx="2959100" cy="172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9100" cy="1727200"/>
                    </a:xfrm>
                    <a:prstGeom prst="rect">
                      <a:avLst/>
                    </a:prstGeom>
                    <a:noFill/>
                    <a:ln>
                      <a:noFill/>
                    </a:ln>
                  </pic:spPr>
                </pic:pic>
              </a:graphicData>
            </a:graphic>
          </wp:inline>
        </w:drawing>
      </w:r>
    </w:p>
    <w:p w14:paraId="14825EFE" w14:textId="77777777" w:rsidR="001725E4" w:rsidRPr="00E129BB" w:rsidRDefault="001725E4" w:rsidP="001725E4">
      <w:pPr>
        <w:pStyle w:val="af3"/>
      </w:pPr>
    </w:p>
    <w:p w14:paraId="6882E46D" w14:textId="77777777" w:rsidR="001725E4" w:rsidRPr="00E129BB" w:rsidRDefault="001725E4" w:rsidP="001725E4">
      <w:pPr>
        <w:pStyle w:val="af3"/>
        <w:jc w:val="center"/>
        <w:rPr>
          <w:b/>
          <w:bCs/>
        </w:rPr>
      </w:pPr>
      <w:r w:rsidRPr="00E129BB">
        <w:rPr>
          <w:b/>
          <w:bCs/>
        </w:rPr>
        <w:t>Figure 3: Example deployment, Scenario C.</w:t>
      </w:r>
    </w:p>
    <w:p w14:paraId="0082259C" w14:textId="77777777" w:rsidR="001725E4" w:rsidRPr="00E129BB" w:rsidRDefault="001725E4" w:rsidP="001725E4">
      <w:pPr>
        <w:pStyle w:val="af3"/>
        <w:jc w:val="center"/>
        <w:rPr>
          <w:b/>
          <w:bCs/>
        </w:rPr>
      </w:pPr>
    </w:p>
    <w:p w14:paraId="1BE97664" w14:textId="77777777" w:rsidR="001725E4" w:rsidRPr="00E129BB" w:rsidRDefault="001725E4" w:rsidP="001725E4">
      <w:pPr>
        <w:pStyle w:val="af3"/>
        <w:jc w:val="center"/>
        <w:rPr>
          <w:b/>
          <w:bCs/>
        </w:rPr>
      </w:pPr>
    </w:p>
    <w:p w14:paraId="666F8DF4" w14:textId="77777777" w:rsidR="001725E4" w:rsidRPr="00E129BB" w:rsidRDefault="001725E4" w:rsidP="001725E4">
      <w:pPr>
        <w:pStyle w:val="af3"/>
        <w:jc w:val="center"/>
        <w:rPr>
          <w:b/>
          <w:bCs/>
        </w:rPr>
      </w:pPr>
      <w:r w:rsidRPr="00E129BB">
        <w:rPr>
          <w:noProof/>
        </w:rPr>
        <w:drawing>
          <wp:inline distT="0" distB="0" distL="0" distR="0" wp14:anchorId="3D067D1B" wp14:editId="3CFA3FAA">
            <wp:extent cx="6223000" cy="1060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3000" cy="1060450"/>
                    </a:xfrm>
                    <a:prstGeom prst="rect">
                      <a:avLst/>
                    </a:prstGeom>
                    <a:noFill/>
                    <a:ln>
                      <a:noFill/>
                    </a:ln>
                  </pic:spPr>
                </pic:pic>
              </a:graphicData>
            </a:graphic>
          </wp:inline>
        </w:drawing>
      </w:r>
    </w:p>
    <w:p w14:paraId="60A5B4C0" w14:textId="77777777" w:rsidR="001725E4" w:rsidRPr="00E129BB" w:rsidRDefault="001725E4" w:rsidP="001725E4">
      <w:pPr>
        <w:pStyle w:val="af3"/>
        <w:jc w:val="center"/>
        <w:rPr>
          <w:b/>
          <w:bCs/>
        </w:rPr>
      </w:pPr>
    </w:p>
    <w:p w14:paraId="40BFD16C" w14:textId="594D27A7" w:rsidR="008D77BA" w:rsidRPr="001725E4" w:rsidRDefault="001725E4" w:rsidP="001725E4">
      <w:pPr>
        <w:pStyle w:val="af3"/>
        <w:jc w:val="center"/>
        <w:rPr>
          <w:b/>
          <w:bCs/>
        </w:rPr>
      </w:pPr>
      <w:r w:rsidRPr="00E129BB">
        <w:rPr>
          <w:b/>
          <w:bCs/>
        </w:rPr>
        <w:t>Figure 4: Example deployment, Scenario D.</w:t>
      </w:r>
    </w:p>
    <w:p w14:paraId="667305FC" w14:textId="32F8A8F7" w:rsidR="001725E4" w:rsidRPr="001725E4" w:rsidRDefault="001725E4" w:rsidP="006B77D0">
      <w:pPr>
        <w:rPr>
          <w:rFonts w:eastAsiaTheme="minorEastAsia"/>
          <w:bCs/>
          <w:color w:val="000000" w:themeColor="text1"/>
          <w:lang w:eastAsia="ja-JP"/>
        </w:rPr>
      </w:pPr>
      <w:r w:rsidRPr="001725E4">
        <w:rPr>
          <w:rFonts w:eastAsiaTheme="minorEastAsia" w:hint="eastAsia"/>
          <w:bCs/>
          <w:color w:val="000000" w:themeColor="text1"/>
          <w:lang w:eastAsia="ja-JP"/>
        </w:rPr>
        <w:t>=</w:t>
      </w:r>
      <w:r w:rsidRPr="001725E4">
        <w:rPr>
          <w:rFonts w:eastAsiaTheme="minorEastAsia"/>
          <w:bCs/>
          <w:color w:val="000000" w:themeColor="text1"/>
          <w:lang w:eastAsia="ja-JP"/>
        </w:rPr>
        <w:t>==</w:t>
      </w:r>
    </w:p>
    <w:p w14:paraId="183F4172" w14:textId="0B2FB1BA" w:rsidR="001725E4" w:rsidRDefault="00DE3A92" w:rsidP="00DE3A92">
      <w:pPr>
        <w:jc w:val="both"/>
        <w:rPr>
          <w:rFonts w:eastAsiaTheme="minorEastAsia"/>
          <w:bCs/>
          <w:color w:val="000000" w:themeColor="text1"/>
          <w:lang w:eastAsia="ja-JP"/>
        </w:rPr>
      </w:pPr>
      <w:r>
        <w:rPr>
          <w:rFonts w:eastAsiaTheme="minorEastAsia"/>
          <w:bCs/>
          <w:color w:val="000000" w:themeColor="text1"/>
          <w:lang w:eastAsia="ja-JP"/>
        </w:rPr>
        <w:t>Option 1 describes scenarios using coarse/fine beam. On the other hand, option 2 describes scenario using TCI state index.</w:t>
      </w:r>
      <w:r w:rsidR="00F70330">
        <w:rPr>
          <w:rFonts w:eastAsiaTheme="minorEastAsia"/>
          <w:bCs/>
          <w:color w:val="000000" w:themeColor="text1"/>
          <w:lang w:eastAsia="ja-JP"/>
        </w:rPr>
        <w:t xml:space="preserve"> Since </w:t>
      </w:r>
      <w:r w:rsidR="00AA7971">
        <w:rPr>
          <w:rFonts w:eastAsiaTheme="minorEastAsia"/>
          <w:bCs/>
          <w:color w:val="000000" w:themeColor="text1"/>
          <w:lang w:eastAsia="ja-JP"/>
        </w:rPr>
        <w:t xml:space="preserve">the meaning of “coarse beam” is ambiguous, </w:t>
      </w:r>
      <w:r w:rsidR="00175CE1">
        <w:rPr>
          <w:rFonts w:eastAsiaTheme="minorEastAsia"/>
          <w:bCs/>
          <w:color w:val="000000" w:themeColor="text1"/>
          <w:lang w:eastAsia="ja-JP"/>
        </w:rPr>
        <w:t xml:space="preserve">simultaneous reception scenario </w:t>
      </w:r>
      <w:r w:rsidR="00AA7971">
        <w:rPr>
          <w:rFonts w:eastAsiaTheme="minorEastAsia"/>
          <w:bCs/>
          <w:color w:val="000000" w:themeColor="text1"/>
          <w:lang w:eastAsia="ja-JP"/>
        </w:rPr>
        <w:t>should</w:t>
      </w:r>
      <w:r w:rsidR="00175CE1">
        <w:rPr>
          <w:rFonts w:eastAsiaTheme="minorEastAsia"/>
          <w:bCs/>
          <w:color w:val="000000" w:themeColor="text1"/>
          <w:lang w:eastAsia="ja-JP"/>
        </w:rPr>
        <w:t xml:space="preserve"> be </w:t>
      </w:r>
      <w:r w:rsidR="00AA7971">
        <w:rPr>
          <w:rFonts w:eastAsiaTheme="minorEastAsia"/>
          <w:bCs/>
          <w:color w:val="000000" w:themeColor="text1"/>
          <w:lang w:eastAsia="ja-JP"/>
        </w:rPr>
        <w:t>described</w:t>
      </w:r>
      <w:r w:rsidR="00175CE1">
        <w:rPr>
          <w:rFonts w:eastAsiaTheme="minorEastAsia"/>
          <w:bCs/>
          <w:color w:val="000000" w:themeColor="text1"/>
          <w:lang w:eastAsia="ja-JP"/>
        </w:rPr>
        <w:t xml:space="preserve"> by merging option 1 and 2 as follows.</w:t>
      </w:r>
    </w:p>
    <w:p w14:paraId="44317EB8" w14:textId="72DE64D7" w:rsidR="00175CE1" w:rsidRPr="00ED4746" w:rsidRDefault="00175CE1" w:rsidP="00DE3A92">
      <w:pPr>
        <w:jc w:val="both"/>
        <w:rPr>
          <w:rFonts w:eastAsiaTheme="minorEastAsia"/>
          <w:b/>
          <w:color w:val="000000" w:themeColor="text1"/>
          <w:lang w:eastAsia="ja-JP"/>
        </w:rPr>
      </w:pPr>
      <w:r w:rsidRPr="00ED4746">
        <w:rPr>
          <w:rFonts w:eastAsiaTheme="minorEastAsia" w:hint="eastAsia"/>
          <w:b/>
          <w:color w:val="000000" w:themeColor="text1"/>
          <w:lang w:eastAsia="ja-JP"/>
        </w:rPr>
        <w:t>P</w:t>
      </w:r>
      <w:r w:rsidRPr="00ED4746">
        <w:rPr>
          <w:rFonts w:eastAsiaTheme="minorEastAsia"/>
          <w:b/>
          <w:color w:val="000000" w:themeColor="text1"/>
          <w:lang w:eastAsia="ja-JP"/>
        </w:rPr>
        <w:t>roposal 2: The deployment scenarios for discussing the requirements for simultaneous reception from two different directions can be categorized as follows:</w:t>
      </w:r>
    </w:p>
    <w:p w14:paraId="58CF8D0E" w14:textId="683D9527" w:rsidR="00175CE1" w:rsidRPr="00ED4746" w:rsidRDefault="002043E1" w:rsidP="00175CE1">
      <w:pPr>
        <w:pStyle w:val="afc"/>
        <w:numPr>
          <w:ilvl w:val="0"/>
          <w:numId w:val="26"/>
        </w:numPr>
        <w:jc w:val="both"/>
        <w:rPr>
          <w:rFonts w:eastAsiaTheme="minorEastAsia"/>
          <w:b/>
          <w:color w:val="000000" w:themeColor="text1"/>
          <w:lang w:eastAsia="ja-JP"/>
        </w:rPr>
      </w:pPr>
      <w:r w:rsidRPr="00ED4746">
        <w:rPr>
          <w:rFonts w:eastAsiaTheme="minorEastAsia" w:hint="eastAsia"/>
          <w:b/>
          <w:color w:val="000000" w:themeColor="text1"/>
          <w:lang w:eastAsia="ja-JP"/>
        </w:rPr>
        <w:lastRenderedPageBreak/>
        <w:t>T</w:t>
      </w:r>
      <w:r w:rsidRPr="00ED4746">
        <w:rPr>
          <w:rFonts w:eastAsiaTheme="minorEastAsia"/>
          <w:b/>
          <w:color w:val="000000" w:themeColor="text1"/>
          <w:lang w:eastAsia="ja-JP"/>
        </w:rPr>
        <w:t xml:space="preserve">wo different RSs/RS and data/data signals with </w:t>
      </w:r>
      <w:r w:rsidR="00AA7971" w:rsidRPr="00ED4746">
        <w:rPr>
          <w:rFonts w:eastAsiaTheme="minorEastAsia"/>
          <w:b/>
          <w:color w:val="000000" w:themeColor="text1"/>
          <w:lang w:eastAsia="ja-JP"/>
        </w:rPr>
        <w:t>different</w:t>
      </w:r>
      <w:r w:rsidRPr="00ED4746">
        <w:rPr>
          <w:rFonts w:eastAsiaTheme="minorEastAsia"/>
          <w:b/>
          <w:color w:val="000000" w:themeColor="text1"/>
          <w:lang w:eastAsia="ja-JP"/>
        </w:rPr>
        <w:t xml:space="preserve"> TCI state</w:t>
      </w:r>
      <w:r w:rsidR="00AA7971" w:rsidRPr="00ED4746">
        <w:rPr>
          <w:rFonts w:eastAsiaTheme="minorEastAsia"/>
          <w:b/>
          <w:color w:val="000000" w:themeColor="text1"/>
          <w:lang w:eastAsia="ja-JP"/>
        </w:rPr>
        <w:t>, same TRP</w:t>
      </w:r>
      <w:r w:rsidR="00ED4746" w:rsidRPr="00ED4746">
        <w:rPr>
          <w:rFonts w:eastAsiaTheme="minorEastAsia"/>
          <w:b/>
          <w:color w:val="000000" w:themeColor="text1"/>
          <w:lang w:eastAsia="ja-JP"/>
        </w:rPr>
        <w:t>, same source SSB, same cell</w:t>
      </w:r>
    </w:p>
    <w:p w14:paraId="3B3BCAD6" w14:textId="503C3E4A" w:rsidR="00AA7971" w:rsidRPr="00ED4746" w:rsidRDefault="00ED4746" w:rsidP="00175CE1">
      <w:pPr>
        <w:pStyle w:val="afc"/>
        <w:numPr>
          <w:ilvl w:val="0"/>
          <w:numId w:val="26"/>
        </w:numPr>
        <w:jc w:val="both"/>
        <w:rPr>
          <w:rFonts w:eastAsiaTheme="minorEastAsia"/>
          <w:b/>
          <w:color w:val="000000" w:themeColor="text1"/>
          <w:lang w:eastAsia="ja-JP"/>
        </w:rPr>
      </w:pPr>
      <w:r w:rsidRPr="00ED4746">
        <w:rPr>
          <w:rFonts w:eastAsiaTheme="minorEastAsia" w:hint="eastAsia"/>
          <w:b/>
          <w:color w:val="000000" w:themeColor="text1"/>
          <w:lang w:eastAsia="ja-JP"/>
        </w:rPr>
        <w:t>T</w:t>
      </w:r>
      <w:r w:rsidRPr="00ED4746">
        <w:rPr>
          <w:rFonts w:eastAsiaTheme="minorEastAsia"/>
          <w:b/>
          <w:color w:val="000000" w:themeColor="text1"/>
          <w:lang w:eastAsia="ja-JP"/>
        </w:rPr>
        <w:t>wo different RSs/RS and data/data signals with different TCI state, same TRP, different source SSB, same cell</w:t>
      </w:r>
    </w:p>
    <w:p w14:paraId="3D53DB6B" w14:textId="0A736F64" w:rsidR="00ED4746" w:rsidRPr="00ED4746" w:rsidRDefault="00ED4746" w:rsidP="00175CE1">
      <w:pPr>
        <w:pStyle w:val="afc"/>
        <w:numPr>
          <w:ilvl w:val="0"/>
          <w:numId w:val="26"/>
        </w:numPr>
        <w:jc w:val="both"/>
        <w:rPr>
          <w:rFonts w:eastAsiaTheme="minorEastAsia"/>
          <w:b/>
          <w:color w:val="000000" w:themeColor="text1"/>
          <w:lang w:eastAsia="ja-JP"/>
        </w:rPr>
      </w:pPr>
      <w:r w:rsidRPr="00ED4746">
        <w:rPr>
          <w:rFonts w:eastAsiaTheme="minorEastAsia" w:hint="eastAsia"/>
          <w:b/>
          <w:color w:val="000000" w:themeColor="text1"/>
          <w:lang w:eastAsia="ja-JP"/>
        </w:rPr>
        <w:t>T</w:t>
      </w:r>
      <w:r w:rsidRPr="00ED4746">
        <w:rPr>
          <w:rFonts w:eastAsiaTheme="minorEastAsia"/>
          <w:b/>
          <w:color w:val="000000" w:themeColor="text1"/>
          <w:lang w:eastAsia="ja-JP"/>
        </w:rPr>
        <w:t>wo different RSs/RS and data/data signals with different TCI state, different TRP, different source SSB, same cell</w:t>
      </w:r>
    </w:p>
    <w:p w14:paraId="7A66652D" w14:textId="14572AEF" w:rsidR="00ED4746" w:rsidRPr="00ED4746" w:rsidRDefault="00ED4746" w:rsidP="00ED4746">
      <w:pPr>
        <w:jc w:val="both"/>
        <w:rPr>
          <w:rFonts w:eastAsiaTheme="minorEastAsia"/>
          <w:b/>
          <w:color w:val="000000" w:themeColor="text1"/>
          <w:lang w:eastAsia="ja-JP"/>
        </w:rPr>
      </w:pPr>
      <w:r w:rsidRPr="00ED4746">
        <w:rPr>
          <w:rFonts w:eastAsiaTheme="minorEastAsia" w:hint="eastAsia"/>
          <w:b/>
          <w:color w:val="000000" w:themeColor="text1"/>
          <w:lang w:eastAsia="ja-JP"/>
        </w:rPr>
        <w:t>T</w:t>
      </w:r>
      <w:r w:rsidRPr="00ED4746">
        <w:rPr>
          <w:rFonts w:eastAsiaTheme="minorEastAsia"/>
          <w:b/>
          <w:color w:val="000000" w:themeColor="text1"/>
          <w:lang w:eastAsia="ja-JP"/>
        </w:rPr>
        <w:t>he following case need</w:t>
      </w:r>
      <w:r w:rsidR="00B12B89">
        <w:rPr>
          <w:rFonts w:eastAsiaTheme="minorEastAsia"/>
          <w:b/>
          <w:color w:val="000000" w:themeColor="text1"/>
          <w:lang w:eastAsia="ja-JP"/>
        </w:rPr>
        <w:t>s</w:t>
      </w:r>
      <w:r w:rsidRPr="00ED4746">
        <w:rPr>
          <w:rFonts w:eastAsiaTheme="minorEastAsia"/>
          <w:b/>
          <w:color w:val="000000" w:themeColor="text1"/>
          <w:lang w:eastAsia="ja-JP"/>
        </w:rPr>
        <w:t xml:space="preserve"> more clarification:</w:t>
      </w:r>
    </w:p>
    <w:p w14:paraId="565D09AF" w14:textId="1225CFF0" w:rsidR="00ED4746" w:rsidRPr="00ED4746" w:rsidRDefault="00ED4746" w:rsidP="00ED4746">
      <w:pPr>
        <w:pStyle w:val="afc"/>
        <w:numPr>
          <w:ilvl w:val="0"/>
          <w:numId w:val="27"/>
        </w:numPr>
        <w:jc w:val="both"/>
        <w:rPr>
          <w:rFonts w:eastAsiaTheme="minorEastAsia"/>
          <w:b/>
          <w:color w:val="000000" w:themeColor="text1"/>
          <w:lang w:eastAsia="ja-JP"/>
        </w:rPr>
      </w:pPr>
      <w:r w:rsidRPr="00ED4746">
        <w:rPr>
          <w:rFonts w:eastAsiaTheme="minorEastAsia" w:hint="eastAsia"/>
          <w:b/>
          <w:color w:val="000000" w:themeColor="text1"/>
          <w:lang w:eastAsia="ja-JP"/>
        </w:rPr>
        <w:t>T</w:t>
      </w:r>
      <w:r w:rsidRPr="00ED4746">
        <w:rPr>
          <w:rFonts w:eastAsiaTheme="minorEastAsia"/>
          <w:b/>
          <w:color w:val="000000" w:themeColor="text1"/>
          <w:lang w:eastAsia="ja-JP"/>
        </w:rPr>
        <w:t>wo different RSs/RS and data/data signals with different TCI state, different TRP, same source SSB, same cell</w:t>
      </w:r>
    </w:p>
    <w:p w14:paraId="1F68A28E" w14:textId="12FAA4EF" w:rsidR="00ED4746" w:rsidRPr="00ED4746" w:rsidRDefault="00ED4746" w:rsidP="00ED4746">
      <w:pPr>
        <w:pStyle w:val="afc"/>
        <w:numPr>
          <w:ilvl w:val="1"/>
          <w:numId w:val="27"/>
        </w:numPr>
        <w:jc w:val="both"/>
        <w:rPr>
          <w:rFonts w:eastAsiaTheme="minorEastAsia"/>
          <w:b/>
          <w:color w:val="000000" w:themeColor="text1"/>
          <w:lang w:eastAsia="ja-JP"/>
        </w:rPr>
      </w:pPr>
      <w:r w:rsidRPr="00ED4746">
        <w:rPr>
          <w:rFonts w:eastAsiaTheme="minorEastAsia" w:hint="eastAsia"/>
          <w:b/>
          <w:color w:val="000000" w:themeColor="text1"/>
          <w:lang w:eastAsia="ja-JP"/>
        </w:rPr>
        <w:t>T</w:t>
      </w:r>
      <w:r w:rsidRPr="00ED4746">
        <w:rPr>
          <w:rFonts w:eastAsiaTheme="minorEastAsia"/>
          <w:b/>
          <w:color w:val="000000" w:themeColor="text1"/>
          <w:lang w:eastAsia="ja-JP"/>
        </w:rPr>
        <w:t>he case that different TRPs use same SSB simultaneously in same cell is unclear.</w:t>
      </w:r>
    </w:p>
    <w:p w14:paraId="341E3CC6" w14:textId="77777777" w:rsidR="001725E4" w:rsidRPr="008D77BA" w:rsidRDefault="001725E4" w:rsidP="006B77D0">
      <w:pPr>
        <w:rPr>
          <w:rFonts w:eastAsia="Malgun Gothic"/>
          <w:b/>
          <w:color w:val="000000" w:themeColor="text1"/>
          <w:u w:val="single"/>
          <w:lang w:eastAsia="ko-KR"/>
        </w:rPr>
      </w:pPr>
    </w:p>
    <w:p w14:paraId="451C5CBD" w14:textId="04601E1C" w:rsidR="006B77D0" w:rsidRDefault="006B77D0" w:rsidP="006B77D0">
      <w:pPr>
        <w:rPr>
          <w:b/>
          <w:color w:val="000000" w:themeColor="text1"/>
          <w:u w:val="single"/>
          <w:lang w:eastAsia="ko-KR"/>
        </w:rPr>
      </w:pPr>
      <w:r>
        <w:rPr>
          <w:b/>
          <w:color w:val="000000" w:themeColor="text1"/>
          <w:u w:val="single"/>
          <w:lang w:eastAsia="ko-KR"/>
        </w:rPr>
        <w:t>Issue 1-2-4: UE architectures</w:t>
      </w:r>
    </w:p>
    <w:p w14:paraId="6C1E86AA" w14:textId="77777777" w:rsidR="006B77D0" w:rsidRDefault="006B77D0" w:rsidP="006B77D0">
      <w:pPr>
        <w:pStyle w:val="afc"/>
        <w:numPr>
          <w:ilvl w:val="0"/>
          <w:numId w:val="17"/>
        </w:numPr>
        <w:overflowPunct/>
        <w:autoSpaceDE/>
        <w:autoSpaceDN/>
        <w:adjustRightInd/>
        <w:spacing w:after="120" w:line="259" w:lineRule="auto"/>
        <w:ind w:left="720"/>
        <w:contextualSpacing w:val="0"/>
        <w:textAlignment w:val="auto"/>
        <w:rPr>
          <w:rFonts w:eastAsia="SimSun"/>
          <w:color w:val="000000" w:themeColor="text1"/>
          <w:szCs w:val="24"/>
          <w:lang w:eastAsia="zh-CN"/>
        </w:rPr>
      </w:pPr>
      <w:r>
        <w:rPr>
          <w:rFonts w:eastAsia="SimSun"/>
          <w:color w:val="000000" w:themeColor="text1"/>
          <w:szCs w:val="24"/>
          <w:lang w:eastAsia="zh-CN"/>
        </w:rPr>
        <w:t>Proposals</w:t>
      </w:r>
    </w:p>
    <w:p w14:paraId="6A2116F3" w14:textId="77777777" w:rsidR="006B77D0" w:rsidRDefault="006B77D0" w:rsidP="006B77D0">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 xml:space="preserve">Option 2 (Nokia): </w:t>
      </w:r>
    </w:p>
    <w:p w14:paraId="127A5766" w14:textId="77777777" w:rsidR="006B77D0" w:rsidRDefault="006B77D0" w:rsidP="006B77D0">
      <w:pPr>
        <w:pStyle w:val="afc"/>
        <w:numPr>
          <w:ilvl w:val="2"/>
          <w:numId w:val="17"/>
        </w:numPr>
        <w:overflowPunct/>
        <w:autoSpaceDE/>
        <w:autoSpaceDN/>
        <w:adjustRightInd/>
        <w:spacing w:after="120" w:line="259" w:lineRule="auto"/>
        <w:contextualSpacing w:val="0"/>
        <w:textAlignment w:val="auto"/>
        <w:rPr>
          <w:rFonts w:eastAsia="SimSun"/>
          <w:color w:val="000000" w:themeColor="text1"/>
          <w:szCs w:val="24"/>
          <w:lang w:eastAsia="zh-CN"/>
        </w:rPr>
      </w:pPr>
      <w:r>
        <w:rPr>
          <w:rFonts w:eastAsia="SimSun"/>
          <w:color w:val="000000" w:themeColor="text1"/>
          <w:szCs w:val="24"/>
          <w:lang w:eastAsia="zh-CN"/>
        </w:rPr>
        <w:t xml:space="preserve">Multi Rx architecture with above consideration, to assume that each Rx chain will need to process at an independent FFT window.  </w:t>
      </w:r>
    </w:p>
    <w:p w14:paraId="7A77A5D7" w14:textId="77777777" w:rsidR="006B77D0" w:rsidRDefault="006B77D0" w:rsidP="006B77D0">
      <w:pPr>
        <w:pStyle w:val="afc"/>
        <w:numPr>
          <w:ilvl w:val="2"/>
          <w:numId w:val="17"/>
        </w:numPr>
        <w:overflowPunct/>
        <w:autoSpaceDE/>
        <w:autoSpaceDN/>
        <w:adjustRightInd/>
        <w:spacing w:after="120" w:line="259" w:lineRule="auto"/>
        <w:contextualSpacing w:val="0"/>
        <w:textAlignment w:val="auto"/>
        <w:rPr>
          <w:rFonts w:eastAsia="SimSun"/>
          <w:color w:val="000000" w:themeColor="text1"/>
          <w:szCs w:val="24"/>
          <w:lang w:eastAsia="zh-CN"/>
        </w:rPr>
      </w:pPr>
      <w:r>
        <w:rPr>
          <w:rFonts w:eastAsia="SimSun"/>
          <w:color w:val="000000" w:themeColor="text1"/>
          <w:szCs w:val="24"/>
          <w:lang w:eastAsia="zh-CN"/>
        </w:rPr>
        <w:t xml:space="preserve">Multi Rx architecture to assume that each Rx chain can perform independent RRM measurements or demodulation tasks. </w:t>
      </w:r>
    </w:p>
    <w:p w14:paraId="5B221560" w14:textId="77777777" w:rsidR="006B77D0" w:rsidRDefault="006B77D0" w:rsidP="006B77D0">
      <w:pPr>
        <w:pStyle w:val="afc"/>
        <w:numPr>
          <w:ilvl w:val="2"/>
          <w:numId w:val="17"/>
        </w:numPr>
        <w:overflowPunct/>
        <w:autoSpaceDE/>
        <w:autoSpaceDN/>
        <w:adjustRightInd/>
        <w:spacing w:after="120" w:line="259" w:lineRule="auto"/>
        <w:contextualSpacing w:val="0"/>
        <w:textAlignment w:val="auto"/>
        <w:rPr>
          <w:rFonts w:eastAsia="SimSun"/>
          <w:color w:val="000000" w:themeColor="text1"/>
          <w:szCs w:val="24"/>
          <w:lang w:eastAsia="zh-CN"/>
        </w:rPr>
      </w:pPr>
      <w:r>
        <w:rPr>
          <w:rFonts w:eastAsia="SimSun"/>
          <w:color w:val="000000" w:themeColor="text1"/>
          <w:szCs w:val="24"/>
          <w:lang w:eastAsia="zh-CN"/>
        </w:rPr>
        <w:t xml:space="preserve">Multi Rx architecture to assume that each Rx chain can perform independent RRM measurements on 2 Rx chains. </w:t>
      </w:r>
    </w:p>
    <w:p w14:paraId="459AEFD9" w14:textId="77777777" w:rsidR="006B77D0" w:rsidRDefault="006B77D0" w:rsidP="006B77D0">
      <w:pPr>
        <w:pStyle w:val="afc"/>
        <w:numPr>
          <w:ilvl w:val="2"/>
          <w:numId w:val="17"/>
        </w:numPr>
        <w:overflowPunct/>
        <w:autoSpaceDE/>
        <w:autoSpaceDN/>
        <w:adjustRightInd/>
        <w:spacing w:after="120" w:line="259" w:lineRule="auto"/>
        <w:contextualSpacing w:val="0"/>
        <w:textAlignment w:val="auto"/>
        <w:rPr>
          <w:rFonts w:eastAsia="SimSun"/>
          <w:color w:val="000000" w:themeColor="text1"/>
          <w:szCs w:val="24"/>
          <w:lang w:eastAsia="zh-CN"/>
        </w:rPr>
      </w:pPr>
      <w:r>
        <w:rPr>
          <w:rFonts w:eastAsia="SimSun"/>
          <w:color w:val="000000" w:themeColor="text1"/>
          <w:szCs w:val="24"/>
          <w:lang w:eastAsia="zh-CN"/>
        </w:rPr>
        <w:t>Independent timing loops are supported in multi-RX for intra and inter cell mobility measurements.</w:t>
      </w:r>
    </w:p>
    <w:p w14:paraId="63F027DB" w14:textId="77777777" w:rsidR="006B77D0" w:rsidRDefault="006B77D0" w:rsidP="006B77D0">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Option 4 (vivo, MTK, Ericsson, Qualcomm): It is not necessary to have a general conclusion on multi-Rx chain architecture.</w:t>
      </w:r>
    </w:p>
    <w:p w14:paraId="0F35D61A" w14:textId="77777777" w:rsidR="006B77D0" w:rsidRDefault="006B77D0" w:rsidP="006B77D0">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Option 5 (NTT DOCOMO, Samsung, Xiaomi, Ericsson, ZTE, LGE, Apple, Huawei, MTK, OPPO): Should be discussed in RF session.</w:t>
      </w:r>
    </w:p>
    <w:p w14:paraId="1F63593F" w14:textId="76D8158B" w:rsidR="006B77D0" w:rsidRDefault="00586F2A" w:rsidP="001E5165">
      <w:pPr>
        <w:jc w:val="both"/>
        <w:rPr>
          <w:rFonts w:eastAsiaTheme="minorEastAsia"/>
          <w:iCs/>
          <w:lang w:eastAsia="ja-JP"/>
        </w:rPr>
      </w:pPr>
      <w:r>
        <w:rPr>
          <w:rFonts w:eastAsiaTheme="minorEastAsia"/>
          <w:iCs/>
          <w:lang w:eastAsia="ja-JP"/>
        </w:rPr>
        <w:t xml:space="preserve">About UE architecture, basically it should be discussed and decided in RF session. </w:t>
      </w:r>
      <w:r w:rsidR="001E5969">
        <w:rPr>
          <w:rFonts w:eastAsiaTheme="minorEastAsia"/>
          <w:iCs/>
          <w:lang w:eastAsia="ja-JP"/>
        </w:rPr>
        <w:t>RRM study shold be based on RF conclusion.</w:t>
      </w:r>
    </w:p>
    <w:p w14:paraId="5ABF5D32" w14:textId="12D53779" w:rsidR="001E5969" w:rsidRPr="001E5969" w:rsidRDefault="001E5969" w:rsidP="001E5165">
      <w:pPr>
        <w:jc w:val="both"/>
        <w:rPr>
          <w:rFonts w:eastAsiaTheme="minorEastAsia"/>
          <w:b/>
          <w:bCs/>
          <w:iCs/>
          <w:lang w:eastAsia="ja-JP"/>
        </w:rPr>
      </w:pPr>
      <w:r w:rsidRPr="001E5969">
        <w:rPr>
          <w:rFonts w:eastAsiaTheme="minorEastAsia" w:hint="eastAsia"/>
          <w:b/>
          <w:bCs/>
          <w:iCs/>
          <w:lang w:eastAsia="ja-JP"/>
        </w:rPr>
        <w:t>P</w:t>
      </w:r>
      <w:r w:rsidRPr="001E5969">
        <w:rPr>
          <w:rFonts w:eastAsiaTheme="minorEastAsia"/>
          <w:b/>
          <w:bCs/>
          <w:iCs/>
          <w:lang w:eastAsia="ja-JP"/>
        </w:rPr>
        <w:t xml:space="preserve">roposal </w:t>
      </w:r>
      <w:r w:rsidR="00ED4746">
        <w:rPr>
          <w:rFonts w:eastAsiaTheme="minorEastAsia"/>
          <w:b/>
          <w:bCs/>
          <w:iCs/>
          <w:lang w:eastAsia="ja-JP"/>
        </w:rPr>
        <w:t>3</w:t>
      </w:r>
      <w:r w:rsidRPr="001E5969">
        <w:rPr>
          <w:rFonts w:eastAsiaTheme="minorEastAsia"/>
          <w:b/>
          <w:bCs/>
          <w:iCs/>
          <w:lang w:eastAsia="ja-JP"/>
        </w:rPr>
        <w:t>: About UE architecture, basically it should be discussed and decided in RF session. RRM study shold be based on RF conclusion.</w:t>
      </w:r>
    </w:p>
    <w:p w14:paraId="348BE0D8" w14:textId="77777777" w:rsidR="00586F2A" w:rsidRPr="00586F2A" w:rsidRDefault="00586F2A" w:rsidP="006B77D0">
      <w:pPr>
        <w:rPr>
          <w:rFonts w:eastAsia="DengXian"/>
          <w:iCs/>
          <w:color w:val="0070C0"/>
          <w:lang w:eastAsia="zh-CN"/>
        </w:rPr>
      </w:pPr>
    </w:p>
    <w:p w14:paraId="41638966" w14:textId="77777777" w:rsidR="006B77D0" w:rsidRDefault="006B77D0" w:rsidP="006B77D0">
      <w:pPr>
        <w:rPr>
          <w:b/>
          <w:color w:val="000000" w:themeColor="text1"/>
          <w:u w:val="single"/>
          <w:lang w:eastAsia="ko-KR"/>
        </w:rPr>
      </w:pPr>
      <w:r>
        <w:rPr>
          <w:b/>
          <w:color w:val="000000" w:themeColor="text1"/>
          <w:u w:val="single"/>
          <w:lang w:eastAsia="ko-KR"/>
        </w:rPr>
        <w:t>Issue 1-2-6: Beam management</w:t>
      </w:r>
    </w:p>
    <w:p w14:paraId="229ADAC9" w14:textId="77777777" w:rsidR="006B77D0" w:rsidRDefault="006B77D0" w:rsidP="006B77D0">
      <w:pPr>
        <w:pStyle w:val="afc"/>
        <w:numPr>
          <w:ilvl w:val="0"/>
          <w:numId w:val="17"/>
        </w:numPr>
        <w:overflowPunct/>
        <w:autoSpaceDE/>
        <w:autoSpaceDN/>
        <w:adjustRightInd/>
        <w:spacing w:after="120" w:line="259" w:lineRule="auto"/>
        <w:ind w:left="720"/>
        <w:contextualSpacing w:val="0"/>
        <w:textAlignment w:val="auto"/>
        <w:rPr>
          <w:rFonts w:eastAsia="SimSun"/>
          <w:color w:val="000000" w:themeColor="text1"/>
          <w:szCs w:val="24"/>
          <w:lang w:eastAsia="zh-CN"/>
        </w:rPr>
      </w:pPr>
      <w:r>
        <w:rPr>
          <w:rFonts w:eastAsia="SimSun"/>
          <w:color w:val="000000" w:themeColor="text1"/>
          <w:szCs w:val="24"/>
          <w:lang w:eastAsia="zh-CN"/>
        </w:rPr>
        <w:t>Proposals</w:t>
      </w:r>
    </w:p>
    <w:p w14:paraId="29C8047F" w14:textId="77777777" w:rsidR="006B77D0" w:rsidRDefault="006B77D0" w:rsidP="006B77D0">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Option 1 (vivo): Principle of defining beam management related requirements for IBM can be extended for multi-Rx chain</w:t>
      </w:r>
    </w:p>
    <w:p w14:paraId="79614DCE" w14:textId="77777777" w:rsidR="006B77D0" w:rsidRDefault="006B77D0" w:rsidP="006B77D0">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Option 2 (Nokia): Independent beam management between multiple Rx chains on the same carrier is assumed in this work item.</w:t>
      </w:r>
    </w:p>
    <w:p w14:paraId="24F2D797" w14:textId="77777777" w:rsidR="006B77D0" w:rsidRDefault="006B77D0" w:rsidP="006B77D0">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sidRPr="005859ED">
        <w:rPr>
          <w:rFonts w:eastAsia="SimSun"/>
          <w:color w:val="000000" w:themeColor="text1"/>
          <w:szCs w:val="24"/>
          <w:lang w:eastAsia="zh-CN"/>
        </w:rPr>
        <w:t>Option 3: Further clarify which beam management requirements are used for multi-RX WI.</w:t>
      </w:r>
    </w:p>
    <w:p w14:paraId="13458A29" w14:textId="77777777" w:rsidR="006B77D0" w:rsidRDefault="006B77D0" w:rsidP="006B77D0">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hint="eastAsia"/>
          <w:color w:val="000000" w:themeColor="text1"/>
          <w:szCs w:val="24"/>
          <w:lang w:eastAsia="zh-CN"/>
        </w:rPr>
        <w:t>N</w:t>
      </w:r>
      <w:r>
        <w:rPr>
          <w:rFonts w:eastAsia="SimSun"/>
          <w:color w:val="000000" w:themeColor="text1"/>
          <w:szCs w:val="24"/>
          <w:lang w:eastAsia="zh-CN"/>
        </w:rPr>
        <w:t>ote: Company is encouraged to check if this issue is covered by other issues already.</w:t>
      </w:r>
    </w:p>
    <w:p w14:paraId="6DD1F340" w14:textId="1B08CCB0" w:rsidR="006B77D0" w:rsidRPr="0096360F" w:rsidRDefault="0096360F" w:rsidP="007A11F7">
      <w:pPr>
        <w:jc w:val="both"/>
        <w:rPr>
          <w:rFonts w:eastAsiaTheme="minorEastAsia"/>
          <w:iCs/>
          <w:lang w:val="en-US" w:eastAsia="ja-JP"/>
        </w:rPr>
      </w:pPr>
      <w:r>
        <w:rPr>
          <w:rFonts w:eastAsiaTheme="minorEastAsia" w:hint="eastAsia"/>
          <w:iCs/>
          <w:lang w:val="en-US" w:eastAsia="ja-JP"/>
        </w:rPr>
        <w:t>F</w:t>
      </w:r>
      <w:r>
        <w:rPr>
          <w:rFonts w:eastAsiaTheme="minorEastAsia"/>
          <w:iCs/>
          <w:lang w:val="en-US" w:eastAsia="ja-JP"/>
        </w:rPr>
        <w:t xml:space="preserve">rom observation 2 and 5, CBM and single TCI case are not precluded in justification level. </w:t>
      </w:r>
      <w:proofErr w:type="gramStart"/>
      <w:r w:rsidR="001E5165">
        <w:rPr>
          <w:rFonts w:eastAsiaTheme="minorEastAsia"/>
          <w:iCs/>
          <w:lang w:val="en-US" w:eastAsia="ja-JP"/>
        </w:rPr>
        <w:t>Therefore</w:t>
      </w:r>
      <w:proofErr w:type="gramEnd"/>
      <w:r w:rsidR="001E5165">
        <w:rPr>
          <w:rFonts w:eastAsiaTheme="minorEastAsia"/>
          <w:iCs/>
          <w:lang w:val="en-US" w:eastAsia="ja-JP"/>
        </w:rPr>
        <w:t xml:space="preserve"> the limitations listed above are strict at this stage. At least for dual TCI case, independent beam management can be assumed based on the agreement that independent TCI state switch is assumed for dual TCI case.</w:t>
      </w:r>
    </w:p>
    <w:p w14:paraId="4CB7FA53" w14:textId="43E6B006" w:rsidR="001E5969" w:rsidRPr="007A11F7" w:rsidRDefault="001E5165" w:rsidP="007A11F7">
      <w:pPr>
        <w:jc w:val="both"/>
        <w:rPr>
          <w:rFonts w:eastAsia="DengXian"/>
          <w:b/>
          <w:bCs/>
          <w:iCs/>
          <w:lang w:val="en-US" w:eastAsia="zh-CN"/>
        </w:rPr>
      </w:pPr>
      <w:r w:rsidRPr="007A11F7">
        <w:rPr>
          <w:rFonts w:eastAsia="DengXian"/>
          <w:b/>
          <w:bCs/>
          <w:iCs/>
          <w:lang w:val="en-US" w:eastAsia="zh-CN"/>
        </w:rPr>
        <w:t xml:space="preserve">Proposal </w:t>
      </w:r>
      <w:r w:rsidR="00ED4746">
        <w:rPr>
          <w:rFonts w:eastAsia="DengXian"/>
          <w:b/>
          <w:bCs/>
          <w:iCs/>
          <w:lang w:val="en-US" w:eastAsia="zh-CN"/>
        </w:rPr>
        <w:t>4</w:t>
      </w:r>
      <w:r w:rsidRPr="007A11F7">
        <w:rPr>
          <w:rFonts w:eastAsia="DengXian"/>
          <w:b/>
          <w:bCs/>
          <w:iCs/>
          <w:lang w:val="en-US" w:eastAsia="zh-CN"/>
        </w:rPr>
        <w:t>: Single TCI case and dual TCI case should be studied separate</w:t>
      </w:r>
      <w:r w:rsidR="007A11F7" w:rsidRPr="007A11F7">
        <w:rPr>
          <w:rFonts w:eastAsia="DengXian"/>
          <w:b/>
          <w:bCs/>
          <w:iCs/>
          <w:lang w:val="en-US" w:eastAsia="zh-CN"/>
        </w:rPr>
        <w:t xml:space="preserve">ly. For dual TCI case, </w:t>
      </w:r>
      <w:r w:rsidR="007A11F7" w:rsidRPr="007A11F7">
        <w:rPr>
          <w:rFonts w:eastAsiaTheme="minorEastAsia"/>
          <w:b/>
          <w:bCs/>
          <w:iCs/>
          <w:lang w:val="en-US" w:eastAsia="ja-JP"/>
        </w:rPr>
        <w:t>independent beam management can be assumed based on the agreement that independent TCI state switch is assumed for dual TCI case.</w:t>
      </w:r>
    </w:p>
    <w:p w14:paraId="22BA482B" w14:textId="77777777" w:rsidR="001E5969" w:rsidRPr="001E5969" w:rsidRDefault="001E5969" w:rsidP="006B77D0">
      <w:pPr>
        <w:rPr>
          <w:rFonts w:eastAsia="DengXian"/>
          <w:iCs/>
          <w:lang w:val="en-US" w:eastAsia="zh-CN"/>
        </w:rPr>
      </w:pPr>
    </w:p>
    <w:p w14:paraId="2A6DCC79" w14:textId="77777777" w:rsidR="006B77D0" w:rsidRDefault="006B77D0" w:rsidP="006B77D0">
      <w:pPr>
        <w:rPr>
          <w:b/>
          <w:color w:val="000000" w:themeColor="text1"/>
          <w:u w:val="single"/>
          <w:lang w:eastAsia="ko-KR"/>
        </w:rPr>
      </w:pPr>
      <w:r>
        <w:rPr>
          <w:b/>
          <w:color w:val="000000" w:themeColor="text1"/>
          <w:u w:val="single"/>
          <w:lang w:eastAsia="ko-KR"/>
        </w:rPr>
        <w:t>Issue 1-2-8: RRM impact of the UE behaviour using a single antennal panel</w:t>
      </w:r>
    </w:p>
    <w:p w14:paraId="5149F8ED" w14:textId="77777777" w:rsidR="006B77D0" w:rsidRDefault="006B77D0" w:rsidP="006B77D0">
      <w:pPr>
        <w:pStyle w:val="afc"/>
        <w:numPr>
          <w:ilvl w:val="0"/>
          <w:numId w:val="17"/>
        </w:numPr>
        <w:overflowPunct/>
        <w:autoSpaceDE/>
        <w:autoSpaceDN/>
        <w:adjustRightInd/>
        <w:spacing w:after="120" w:line="259" w:lineRule="auto"/>
        <w:ind w:left="720"/>
        <w:contextualSpacing w:val="0"/>
        <w:textAlignment w:val="auto"/>
        <w:rPr>
          <w:rFonts w:eastAsia="SimSun"/>
          <w:color w:val="000000" w:themeColor="text1"/>
          <w:szCs w:val="24"/>
          <w:lang w:eastAsia="zh-CN"/>
        </w:rPr>
      </w:pPr>
      <w:r>
        <w:rPr>
          <w:rFonts w:eastAsia="SimSun"/>
          <w:color w:val="000000" w:themeColor="text1"/>
          <w:szCs w:val="24"/>
          <w:lang w:eastAsia="zh-CN"/>
        </w:rPr>
        <w:t>Proposals</w:t>
      </w:r>
    </w:p>
    <w:p w14:paraId="1DDF7411" w14:textId="77777777" w:rsidR="006B77D0" w:rsidRDefault="006B77D0" w:rsidP="006B77D0">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Option 1 (LGE): Consider UE measurement behaviour for L1 or L3 related measurement when UE receive the DL signals from multiple TRP using a single antenna panel.</w:t>
      </w:r>
    </w:p>
    <w:p w14:paraId="20746D18" w14:textId="77777777" w:rsidR="006B77D0" w:rsidRDefault="006B77D0" w:rsidP="006B77D0">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Option 2 (NTT DOCOMO, Samsung, Intel, OPPO, vivo): Needs RF study conclusion</w:t>
      </w:r>
    </w:p>
    <w:p w14:paraId="2D89FF0C" w14:textId="77777777" w:rsidR="006B77D0" w:rsidRDefault="006B77D0" w:rsidP="006B77D0">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 xml:space="preserve">Option 3 (Nokia, LGE): L1 and L3 measurement delays and measuring/scheduling restrictions for measurements need to be considered when using single antenna panel on </w:t>
      </w:r>
      <w:proofErr w:type="gramStart"/>
      <w:r>
        <w:rPr>
          <w:rFonts w:eastAsia="SimSun"/>
          <w:color w:val="000000" w:themeColor="text1"/>
          <w:szCs w:val="24"/>
          <w:lang w:eastAsia="zh-CN"/>
        </w:rPr>
        <w:t>multi Rx</w:t>
      </w:r>
      <w:proofErr w:type="gramEnd"/>
      <w:r>
        <w:rPr>
          <w:rFonts w:eastAsia="SimSun"/>
          <w:color w:val="000000" w:themeColor="text1"/>
          <w:szCs w:val="24"/>
          <w:lang w:eastAsia="zh-CN"/>
        </w:rPr>
        <w:t xml:space="preserve"> capable UEs.</w:t>
      </w:r>
    </w:p>
    <w:p w14:paraId="220A3438" w14:textId="77777777" w:rsidR="006B77D0" w:rsidRDefault="006B77D0" w:rsidP="006B77D0">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hint="eastAsia"/>
          <w:color w:val="000000" w:themeColor="text1"/>
          <w:szCs w:val="24"/>
          <w:lang w:eastAsia="zh-CN"/>
        </w:rPr>
        <w:t>O</w:t>
      </w:r>
      <w:r>
        <w:rPr>
          <w:rFonts w:eastAsia="SimSun"/>
          <w:color w:val="000000" w:themeColor="text1"/>
          <w:szCs w:val="24"/>
          <w:lang w:eastAsia="zh-CN"/>
        </w:rPr>
        <w:t>ption 4 (Qualcomm, Ericsson, Huawei, Xiaomi, MTK, ZTE): No need to discuss</w:t>
      </w:r>
    </w:p>
    <w:p w14:paraId="7C821F68" w14:textId="09F2DCCB" w:rsidR="006B77D0" w:rsidRDefault="007A11F7" w:rsidP="007A11F7">
      <w:pPr>
        <w:jc w:val="both"/>
        <w:rPr>
          <w:rFonts w:eastAsiaTheme="minorEastAsia"/>
          <w:iCs/>
          <w:lang w:val="en-US" w:eastAsia="ja-JP"/>
        </w:rPr>
      </w:pPr>
      <w:r w:rsidRPr="007A11F7">
        <w:rPr>
          <w:rFonts w:eastAsiaTheme="minorEastAsia" w:hint="eastAsia"/>
          <w:iCs/>
          <w:lang w:val="en-US" w:eastAsia="ja-JP"/>
        </w:rPr>
        <w:t>A</w:t>
      </w:r>
      <w:r w:rsidRPr="007A11F7">
        <w:rPr>
          <w:rFonts w:eastAsiaTheme="minorEastAsia"/>
          <w:iCs/>
          <w:lang w:val="en-US" w:eastAsia="ja-JP"/>
        </w:rPr>
        <w:t xml:space="preserve">bout </w:t>
      </w:r>
      <w:r>
        <w:rPr>
          <w:rFonts w:eastAsiaTheme="minorEastAsia"/>
          <w:iCs/>
          <w:lang w:val="en-US" w:eastAsia="ja-JP"/>
        </w:rPr>
        <w:t xml:space="preserve">antenna panel discussion, it should be based on RF conclusion. If RF session conclusion affects delay reduction or causes new delay term, </w:t>
      </w:r>
      <w:r w:rsidR="003B38DD">
        <w:rPr>
          <w:rFonts w:eastAsiaTheme="minorEastAsia"/>
          <w:iCs/>
          <w:lang w:val="en-US" w:eastAsia="ja-JP"/>
        </w:rPr>
        <w:t>then RRM study should be triggered.</w:t>
      </w:r>
    </w:p>
    <w:p w14:paraId="450CFF3C" w14:textId="697CE2E9" w:rsidR="003B38DD" w:rsidRPr="003B38DD" w:rsidRDefault="003B38DD" w:rsidP="007A11F7">
      <w:pPr>
        <w:jc w:val="both"/>
        <w:rPr>
          <w:rFonts w:eastAsiaTheme="minorEastAsia"/>
          <w:b/>
          <w:bCs/>
          <w:iCs/>
          <w:lang w:val="en-US" w:eastAsia="ja-JP"/>
        </w:rPr>
      </w:pPr>
      <w:r w:rsidRPr="003B38DD">
        <w:rPr>
          <w:rFonts w:eastAsiaTheme="minorEastAsia" w:hint="eastAsia"/>
          <w:b/>
          <w:bCs/>
          <w:iCs/>
          <w:lang w:val="en-US" w:eastAsia="ja-JP"/>
        </w:rPr>
        <w:t>P</w:t>
      </w:r>
      <w:r w:rsidRPr="003B38DD">
        <w:rPr>
          <w:rFonts w:eastAsiaTheme="minorEastAsia"/>
          <w:b/>
          <w:bCs/>
          <w:iCs/>
          <w:lang w:val="en-US" w:eastAsia="ja-JP"/>
        </w:rPr>
        <w:t xml:space="preserve">roposal </w:t>
      </w:r>
      <w:r w:rsidR="00ED4746">
        <w:rPr>
          <w:rFonts w:eastAsiaTheme="minorEastAsia"/>
          <w:b/>
          <w:bCs/>
          <w:iCs/>
          <w:lang w:val="en-US" w:eastAsia="ja-JP"/>
        </w:rPr>
        <w:t>5</w:t>
      </w:r>
      <w:r w:rsidRPr="003B38DD">
        <w:rPr>
          <w:rFonts w:eastAsiaTheme="minorEastAsia"/>
          <w:b/>
          <w:bCs/>
          <w:iCs/>
          <w:lang w:val="en-US" w:eastAsia="ja-JP"/>
        </w:rPr>
        <w:t xml:space="preserve">: </w:t>
      </w:r>
      <w:r w:rsidRPr="003B38DD">
        <w:rPr>
          <w:rFonts w:eastAsiaTheme="minorEastAsia" w:hint="eastAsia"/>
          <w:b/>
          <w:bCs/>
          <w:iCs/>
          <w:lang w:val="en-US" w:eastAsia="ja-JP"/>
        </w:rPr>
        <w:t>A</w:t>
      </w:r>
      <w:r w:rsidRPr="003B38DD">
        <w:rPr>
          <w:rFonts w:eastAsiaTheme="minorEastAsia"/>
          <w:b/>
          <w:bCs/>
          <w:iCs/>
          <w:lang w:val="en-US" w:eastAsia="ja-JP"/>
        </w:rPr>
        <w:t>bout antenna panel discussion, it should be based on RF conclusion. If RF session conclusion affects delay reduction or causes new delay term, then RRM study should be triggered.</w:t>
      </w:r>
    </w:p>
    <w:p w14:paraId="5794AF00" w14:textId="77777777" w:rsidR="007A11F7" w:rsidRPr="007A11F7" w:rsidRDefault="007A11F7" w:rsidP="006B77D0">
      <w:pPr>
        <w:rPr>
          <w:rFonts w:eastAsia="DengXian"/>
          <w:iCs/>
          <w:color w:val="0070C0"/>
          <w:lang w:val="en-US" w:eastAsia="zh-CN"/>
        </w:rPr>
      </w:pPr>
    </w:p>
    <w:p w14:paraId="26FBDB88" w14:textId="77777777" w:rsidR="006B77D0" w:rsidRDefault="006B77D0" w:rsidP="006B77D0">
      <w:pPr>
        <w:rPr>
          <w:b/>
          <w:color w:val="000000" w:themeColor="text1"/>
          <w:u w:val="single"/>
          <w:lang w:eastAsia="ko-KR"/>
        </w:rPr>
      </w:pPr>
      <w:r>
        <w:rPr>
          <w:b/>
          <w:color w:val="000000" w:themeColor="text1"/>
          <w:u w:val="single"/>
          <w:lang w:eastAsia="ko-KR"/>
        </w:rPr>
        <w:t>Issue 1-2-9: Whether and how to define power saving related requirements</w:t>
      </w:r>
    </w:p>
    <w:p w14:paraId="2721C8E6" w14:textId="77777777" w:rsidR="006B77D0" w:rsidRDefault="006B77D0" w:rsidP="006B77D0">
      <w:pPr>
        <w:pStyle w:val="afc"/>
        <w:numPr>
          <w:ilvl w:val="0"/>
          <w:numId w:val="17"/>
        </w:numPr>
        <w:overflowPunct/>
        <w:autoSpaceDE/>
        <w:autoSpaceDN/>
        <w:adjustRightInd/>
        <w:spacing w:after="120" w:line="259" w:lineRule="auto"/>
        <w:ind w:left="720"/>
        <w:contextualSpacing w:val="0"/>
        <w:textAlignment w:val="auto"/>
        <w:rPr>
          <w:rFonts w:eastAsia="SimSun"/>
          <w:color w:val="000000" w:themeColor="text1"/>
          <w:szCs w:val="24"/>
          <w:lang w:eastAsia="zh-CN"/>
        </w:rPr>
      </w:pPr>
      <w:r>
        <w:rPr>
          <w:rFonts w:eastAsia="SimSun"/>
          <w:color w:val="000000" w:themeColor="text1"/>
          <w:szCs w:val="24"/>
          <w:lang w:eastAsia="zh-CN"/>
        </w:rPr>
        <w:t>Proposals</w:t>
      </w:r>
    </w:p>
    <w:p w14:paraId="5624E6E3" w14:textId="77777777" w:rsidR="006B77D0" w:rsidRDefault="006B77D0" w:rsidP="006B77D0">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Option 1 (vivo, Apple, LGE, Ericsson, NTT DOCOMO, Huawei, Samsung, Xiaomi, ZTE): No power saving specific requirements are considered in the WI.</w:t>
      </w:r>
    </w:p>
    <w:p w14:paraId="60BA694E" w14:textId="77777777" w:rsidR="006B77D0" w:rsidRDefault="006B77D0" w:rsidP="006B77D0">
      <w:pPr>
        <w:pStyle w:val="afc"/>
        <w:numPr>
          <w:ilvl w:val="2"/>
          <w:numId w:val="17"/>
        </w:numPr>
        <w:overflowPunct/>
        <w:autoSpaceDE/>
        <w:autoSpaceDN/>
        <w:adjustRightInd/>
        <w:spacing w:after="120" w:line="259" w:lineRule="auto"/>
        <w:contextualSpacing w:val="0"/>
        <w:textAlignment w:val="auto"/>
        <w:rPr>
          <w:rFonts w:eastAsia="SimSun"/>
          <w:color w:val="000000" w:themeColor="text1"/>
          <w:szCs w:val="24"/>
          <w:lang w:eastAsia="zh-CN"/>
        </w:rPr>
      </w:pPr>
      <w:r>
        <w:rPr>
          <w:rFonts w:eastAsia="SimSun"/>
          <w:color w:val="000000" w:themeColor="text1"/>
          <w:szCs w:val="24"/>
          <w:lang w:eastAsia="zh-CN"/>
        </w:rPr>
        <w:t>Power saving can be one aspect to be considered when specifying RRM requirements, e.g., if a UE always needs to keep two panels active.</w:t>
      </w:r>
    </w:p>
    <w:p w14:paraId="6A66C32E" w14:textId="77777777" w:rsidR="006B77D0" w:rsidRDefault="006B77D0" w:rsidP="006B77D0">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Option 3 (Apple, MTK, LGE, ZTE, LGE): RAN4 should discuss if a UE capable of multi-RX reception should inform the network that it does not support two AoA reception, so the network knows the UE does not turn on or off this capability arbitrarily.</w:t>
      </w:r>
    </w:p>
    <w:p w14:paraId="035AA07E" w14:textId="77777777" w:rsidR="006B77D0" w:rsidRDefault="006B77D0" w:rsidP="006B77D0">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sidRPr="00C8223E">
        <w:rPr>
          <w:rFonts w:eastAsia="SimSun"/>
          <w:color w:val="000000" w:themeColor="text1"/>
          <w:szCs w:val="24"/>
          <w:lang w:eastAsia="zh-CN"/>
        </w:rPr>
        <w:t>Option 3a</w:t>
      </w:r>
      <w:r>
        <w:rPr>
          <w:rFonts w:eastAsia="SimSun"/>
          <w:color w:val="000000" w:themeColor="text1"/>
          <w:szCs w:val="24"/>
          <w:lang w:eastAsia="zh-CN"/>
        </w:rPr>
        <w:t xml:space="preserve"> (Nokia, Apple)</w:t>
      </w:r>
      <w:r w:rsidRPr="00C8223E">
        <w:rPr>
          <w:rFonts w:eastAsia="SimSun"/>
          <w:color w:val="000000" w:themeColor="text1"/>
          <w:szCs w:val="24"/>
          <w:lang w:eastAsia="zh-CN"/>
        </w:rPr>
        <w:t>: RAN4 should discuss how a UE capable of multi-RX reception should inform the network when switching from 2 Rx chains to 1 Rx chain, and vice versa, so the network knows the UE does not turn on or off this capability arbitrarily.</w:t>
      </w:r>
    </w:p>
    <w:p w14:paraId="46CBC103" w14:textId="77777777" w:rsidR="006B77D0" w:rsidRDefault="006B77D0" w:rsidP="006B77D0">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Option 5 (Nokia): RAN4 to study if use of single Rx chain or multiple Rx chain can be adapted over time.</w:t>
      </w:r>
    </w:p>
    <w:p w14:paraId="11B8759F" w14:textId="1AE980EA" w:rsidR="006B77D0" w:rsidRDefault="003B38DD" w:rsidP="006B77D0">
      <w:pPr>
        <w:rPr>
          <w:rFonts w:eastAsiaTheme="minorEastAsia"/>
          <w:iCs/>
          <w:lang w:val="en-US" w:eastAsia="ja-JP"/>
        </w:rPr>
      </w:pPr>
      <w:r>
        <w:rPr>
          <w:rFonts w:eastAsiaTheme="minorEastAsia" w:hint="eastAsia"/>
          <w:iCs/>
          <w:lang w:val="en-US" w:eastAsia="ja-JP"/>
        </w:rPr>
        <w:t>B</w:t>
      </w:r>
      <w:r>
        <w:rPr>
          <w:rFonts w:eastAsiaTheme="minorEastAsia"/>
          <w:iCs/>
          <w:lang w:val="en-US" w:eastAsia="ja-JP"/>
        </w:rPr>
        <w:t>ased on the observations, there are no power saving related descriptions, thus it should be basically out of scope of this WI. If some limitations arise and they are barrier for other enhancements, it should be studied and resolved.</w:t>
      </w:r>
    </w:p>
    <w:p w14:paraId="3D31B6E0" w14:textId="19C69A00" w:rsidR="00541E49" w:rsidRPr="00B12B89" w:rsidRDefault="003B38DD" w:rsidP="006B77D0">
      <w:pPr>
        <w:rPr>
          <w:rFonts w:eastAsiaTheme="minorEastAsia"/>
          <w:b/>
          <w:bCs/>
          <w:iCs/>
          <w:lang w:val="en-US" w:eastAsia="ja-JP"/>
        </w:rPr>
      </w:pPr>
      <w:r w:rsidRPr="003B38DD">
        <w:rPr>
          <w:rFonts w:eastAsiaTheme="minorEastAsia"/>
          <w:b/>
          <w:bCs/>
          <w:iCs/>
          <w:lang w:val="en-US" w:eastAsia="ja-JP"/>
        </w:rPr>
        <w:t xml:space="preserve">Proposal </w:t>
      </w:r>
      <w:r w:rsidR="00ED4746">
        <w:rPr>
          <w:rFonts w:eastAsiaTheme="minorEastAsia"/>
          <w:b/>
          <w:bCs/>
          <w:iCs/>
          <w:lang w:val="en-US" w:eastAsia="ja-JP"/>
        </w:rPr>
        <w:t>6</w:t>
      </w:r>
      <w:r w:rsidRPr="003B38DD">
        <w:rPr>
          <w:rFonts w:eastAsiaTheme="minorEastAsia"/>
          <w:b/>
          <w:bCs/>
          <w:iCs/>
          <w:lang w:val="en-US" w:eastAsia="ja-JP"/>
        </w:rPr>
        <w:t xml:space="preserve">: </w:t>
      </w:r>
      <w:r w:rsidRPr="003B38DD">
        <w:rPr>
          <w:rFonts w:eastAsiaTheme="minorEastAsia" w:hint="eastAsia"/>
          <w:b/>
          <w:bCs/>
          <w:iCs/>
          <w:lang w:val="en-US" w:eastAsia="ja-JP"/>
        </w:rPr>
        <w:t>B</w:t>
      </w:r>
      <w:r w:rsidRPr="003B38DD">
        <w:rPr>
          <w:rFonts w:eastAsiaTheme="minorEastAsia"/>
          <w:b/>
          <w:bCs/>
          <w:iCs/>
          <w:lang w:val="en-US" w:eastAsia="ja-JP"/>
        </w:rPr>
        <w:t>ased on the observations, there are no power saving related descriptions, thus it should be basically out of scope of this WI. If some limitations arise and they are barrier for other enhancements, it should be studied and resolved.</w:t>
      </w:r>
    </w:p>
    <w:p w14:paraId="1FE7FE85" w14:textId="77777777" w:rsidR="003B38DD" w:rsidRDefault="003B38DD" w:rsidP="003B38DD">
      <w:pPr>
        <w:pStyle w:val="1"/>
        <w:numPr>
          <w:ilvl w:val="0"/>
          <w:numId w:val="1"/>
        </w:numPr>
        <w:jc w:val="both"/>
        <w:rPr>
          <w:lang w:eastAsia="ja-JP"/>
        </w:rPr>
      </w:pPr>
      <w:r w:rsidRPr="00891A01">
        <w:rPr>
          <w:rFonts w:hint="eastAsia"/>
          <w:lang w:eastAsia="ja-JP"/>
        </w:rPr>
        <w:t>Conclusion</w:t>
      </w:r>
    </w:p>
    <w:p w14:paraId="221BEADE" w14:textId="77777777" w:rsidR="003B38DD" w:rsidRDefault="003B38DD" w:rsidP="0018368B">
      <w:pPr>
        <w:spacing w:afterLines="50" w:after="120"/>
        <w:jc w:val="both"/>
        <w:rPr>
          <w:lang w:eastAsia="ja-JP"/>
        </w:rPr>
      </w:pPr>
      <w:r>
        <w:rPr>
          <w:lang w:eastAsia="ja-JP"/>
        </w:rPr>
        <w:t xml:space="preserve">In this contribution, we proposed our views on </w:t>
      </w:r>
      <w:r w:rsidRPr="00F72569">
        <w:rPr>
          <w:lang w:eastAsia="ja-JP"/>
        </w:rPr>
        <w:t xml:space="preserve">FR2 </w:t>
      </w:r>
      <w:proofErr w:type="gramStart"/>
      <w:r w:rsidRPr="00F72569">
        <w:rPr>
          <w:lang w:eastAsia="ja-JP"/>
        </w:rPr>
        <w:t>multi Rx</w:t>
      </w:r>
      <w:proofErr w:type="gramEnd"/>
      <w:r w:rsidRPr="00F72569">
        <w:rPr>
          <w:lang w:eastAsia="ja-JP"/>
        </w:rPr>
        <w:t xml:space="preserve"> chain DL reception</w:t>
      </w:r>
      <w:r w:rsidRPr="00A93D3C">
        <w:rPr>
          <w:lang w:eastAsia="ja-JP"/>
        </w:rPr>
        <w:t xml:space="preserve"> requirements</w:t>
      </w:r>
      <w:r>
        <w:rPr>
          <w:lang w:eastAsia="ja-JP"/>
        </w:rPr>
        <w:t>.</w:t>
      </w:r>
    </w:p>
    <w:p w14:paraId="0203E52F" w14:textId="388020A1" w:rsidR="003B38DD" w:rsidRPr="003B38DD" w:rsidRDefault="003B38DD" w:rsidP="0018368B">
      <w:pPr>
        <w:jc w:val="both"/>
        <w:rPr>
          <w:rFonts w:eastAsia="DengXian"/>
          <w:iCs/>
          <w:lang w:eastAsia="zh-CN"/>
        </w:rPr>
      </w:pPr>
      <w:r w:rsidRPr="00570304">
        <w:rPr>
          <w:rFonts w:hint="eastAsia"/>
          <w:b/>
          <w:bCs/>
          <w:iCs/>
          <w:lang w:eastAsia="ja-JP"/>
        </w:rPr>
        <w:t>O</w:t>
      </w:r>
      <w:r w:rsidRPr="00570304">
        <w:rPr>
          <w:b/>
          <w:bCs/>
          <w:iCs/>
          <w:lang w:eastAsia="ja-JP"/>
        </w:rPr>
        <w:t xml:space="preserve">bservation 1: </w:t>
      </w:r>
      <w:r w:rsidRPr="00570304">
        <w:rPr>
          <w:b/>
          <w:bCs/>
          <w:iCs/>
        </w:rPr>
        <w:t>At least two different aspects are described in justification. The one is MIMO enhancement, and the another is measurement enhancement.</w:t>
      </w:r>
    </w:p>
    <w:p w14:paraId="05C5E86D" w14:textId="77777777" w:rsidR="003B38DD" w:rsidRPr="0089682C" w:rsidRDefault="003B38DD" w:rsidP="0018368B">
      <w:pPr>
        <w:jc w:val="both"/>
        <w:rPr>
          <w:b/>
          <w:bCs/>
          <w:lang w:eastAsia="ja-JP"/>
        </w:rPr>
      </w:pPr>
      <w:r w:rsidRPr="0089682C">
        <w:rPr>
          <w:rFonts w:hint="eastAsia"/>
          <w:b/>
          <w:bCs/>
          <w:lang w:eastAsia="ja-JP"/>
        </w:rPr>
        <w:t>O</w:t>
      </w:r>
      <w:r w:rsidRPr="0089682C">
        <w:rPr>
          <w:b/>
          <w:bCs/>
          <w:lang w:eastAsia="ja-JP"/>
        </w:rPr>
        <w:t>bservation 2: UE can equip and utilize multiple panels/chains to form multiple Rx beam.</w:t>
      </w:r>
    </w:p>
    <w:p w14:paraId="7AEAB4A8" w14:textId="77777777" w:rsidR="003B38DD" w:rsidRDefault="003B38DD" w:rsidP="0018368B">
      <w:pPr>
        <w:jc w:val="both"/>
        <w:rPr>
          <w:b/>
          <w:bCs/>
          <w:lang w:eastAsia="ja-JP"/>
        </w:rPr>
      </w:pPr>
      <w:r w:rsidRPr="003B63A7">
        <w:rPr>
          <w:rFonts w:hint="eastAsia"/>
          <w:b/>
          <w:bCs/>
          <w:lang w:eastAsia="ja-JP"/>
        </w:rPr>
        <w:t>O</w:t>
      </w:r>
      <w:r w:rsidRPr="003B63A7">
        <w:rPr>
          <w:b/>
          <w:bCs/>
          <w:lang w:eastAsia="ja-JP"/>
        </w:rPr>
        <w:t>bservation 3: There is already a UE capability indicating simultaneous reception of different QCL type D reference signals and it can be use</w:t>
      </w:r>
      <w:r>
        <w:rPr>
          <w:b/>
          <w:bCs/>
          <w:lang w:eastAsia="ja-JP"/>
        </w:rPr>
        <w:t>d</w:t>
      </w:r>
      <w:r w:rsidRPr="003B63A7">
        <w:rPr>
          <w:b/>
          <w:bCs/>
          <w:lang w:eastAsia="ja-JP"/>
        </w:rPr>
        <w:t xml:space="preserve"> or baseline of the discussion.</w:t>
      </w:r>
    </w:p>
    <w:p w14:paraId="78E7ECEA" w14:textId="77777777" w:rsidR="003B38DD" w:rsidRPr="00FF302D" w:rsidRDefault="003B38DD" w:rsidP="0018368B">
      <w:pPr>
        <w:jc w:val="both"/>
        <w:rPr>
          <w:b/>
          <w:bCs/>
          <w:iCs/>
        </w:rPr>
      </w:pPr>
      <w:r w:rsidRPr="00FF302D">
        <w:rPr>
          <w:rFonts w:hint="eastAsia"/>
          <w:b/>
          <w:bCs/>
          <w:iCs/>
          <w:lang w:eastAsia="ja-JP"/>
        </w:rPr>
        <w:lastRenderedPageBreak/>
        <w:t>O</w:t>
      </w:r>
      <w:r w:rsidRPr="00FF302D">
        <w:rPr>
          <w:b/>
          <w:bCs/>
          <w:iCs/>
          <w:lang w:eastAsia="ja-JP"/>
        </w:rPr>
        <w:t xml:space="preserve">bservation 4: </w:t>
      </w:r>
      <w:r w:rsidRPr="00FF302D">
        <w:rPr>
          <w:b/>
          <w:bCs/>
          <w:iCs/>
        </w:rPr>
        <w:t>It seems to be difficult to understand from fourth paragraph that all the discussions are limited within 4-layer DL MIMO related study. In addition, the first paragraph clearly states about FR2 HST scenario separated with MIMO topic.</w:t>
      </w:r>
    </w:p>
    <w:p w14:paraId="1E345644" w14:textId="4361FE17" w:rsidR="003B38DD" w:rsidRDefault="003B38DD" w:rsidP="0018368B">
      <w:pPr>
        <w:jc w:val="both"/>
        <w:rPr>
          <w:b/>
          <w:bCs/>
          <w:iCs/>
        </w:rPr>
      </w:pPr>
      <w:r w:rsidRPr="00EE3BAA">
        <w:rPr>
          <w:rFonts w:hint="eastAsia"/>
          <w:b/>
          <w:bCs/>
          <w:iCs/>
          <w:lang w:eastAsia="ja-JP"/>
        </w:rPr>
        <w:t>O</w:t>
      </w:r>
      <w:r w:rsidRPr="00EE3BAA">
        <w:rPr>
          <w:b/>
          <w:bCs/>
          <w:iCs/>
          <w:lang w:eastAsia="ja-JP"/>
        </w:rPr>
        <w:t xml:space="preserve">bservation 5: </w:t>
      </w:r>
      <w:r w:rsidRPr="00EE3BAA">
        <w:rPr>
          <w:b/>
          <w:bCs/>
          <w:lang w:eastAsia="ja-JP"/>
        </w:rPr>
        <w:t xml:space="preserve">Current spec allows both single and dual TCI regardless of beam directions and </w:t>
      </w:r>
      <w:r>
        <w:rPr>
          <w:b/>
          <w:bCs/>
          <w:lang w:eastAsia="ja-JP"/>
        </w:rPr>
        <w:t>the necessity of</w:t>
      </w:r>
      <w:r w:rsidRPr="00EE3BAA">
        <w:rPr>
          <w:b/>
          <w:bCs/>
          <w:lang w:eastAsia="ja-JP"/>
        </w:rPr>
        <w:t xml:space="preserve"> </w:t>
      </w:r>
      <w:r w:rsidRPr="00EE3BAA">
        <w:rPr>
          <w:b/>
          <w:bCs/>
          <w:iCs/>
        </w:rPr>
        <w:t>4-layer downlink MIMO with simultaneous reception at the UE from two different directions under the assumption both single and dual TCI</w:t>
      </w:r>
      <w:r>
        <w:rPr>
          <w:b/>
          <w:bCs/>
          <w:iCs/>
        </w:rPr>
        <w:t xml:space="preserve"> is described</w:t>
      </w:r>
      <w:r w:rsidRPr="00EE3BAA">
        <w:rPr>
          <w:b/>
          <w:bCs/>
          <w:iCs/>
        </w:rPr>
        <w:t>.</w:t>
      </w:r>
    </w:p>
    <w:p w14:paraId="35A76018" w14:textId="77777777" w:rsidR="00B12B89" w:rsidRPr="008D77BA" w:rsidRDefault="00B12B89" w:rsidP="00B12B89">
      <w:pPr>
        <w:spacing w:afterLines="50" w:after="120"/>
        <w:jc w:val="both"/>
        <w:rPr>
          <w:rFonts w:eastAsiaTheme="minorEastAsia"/>
          <w:b/>
          <w:bCs/>
          <w:szCs w:val="24"/>
          <w:lang w:eastAsia="ja-JP"/>
        </w:rPr>
      </w:pPr>
      <w:r w:rsidRPr="008D77BA">
        <w:rPr>
          <w:rFonts w:eastAsiaTheme="minorEastAsia" w:hint="eastAsia"/>
          <w:b/>
          <w:bCs/>
          <w:szCs w:val="24"/>
          <w:lang w:eastAsia="ja-JP"/>
        </w:rPr>
        <w:t>P</w:t>
      </w:r>
      <w:r w:rsidRPr="008D77BA">
        <w:rPr>
          <w:rFonts w:eastAsiaTheme="minorEastAsia"/>
          <w:b/>
          <w:bCs/>
          <w:szCs w:val="24"/>
          <w:lang w:eastAsia="ja-JP"/>
        </w:rPr>
        <w:t xml:space="preserve">roposal 1: In this WI, the two RSs, </w:t>
      </w:r>
      <w:proofErr w:type="gramStart"/>
      <w:r w:rsidRPr="008D77BA">
        <w:rPr>
          <w:rFonts w:eastAsiaTheme="minorEastAsia"/>
          <w:b/>
          <w:bCs/>
          <w:szCs w:val="24"/>
          <w:lang w:eastAsia="ja-JP"/>
        </w:rPr>
        <w:t>RS</w:t>
      </w:r>
      <w:proofErr w:type="gramEnd"/>
      <w:r w:rsidRPr="008D77BA">
        <w:rPr>
          <w:rFonts w:eastAsiaTheme="minorEastAsia"/>
          <w:b/>
          <w:bCs/>
          <w:szCs w:val="24"/>
          <w:lang w:eastAsia="ja-JP"/>
        </w:rPr>
        <w:t xml:space="preserve"> and data, or 2 data signals, are considered to be received simultaneously. For the cases of two RSs, </w:t>
      </w:r>
      <w:proofErr w:type="gramStart"/>
      <w:r w:rsidRPr="008D77BA">
        <w:rPr>
          <w:rFonts w:eastAsiaTheme="minorEastAsia"/>
          <w:b/>
          <w:bCs/>
          <w:szCs w:val="24"/>
          <w:lang w:eastAsia="ja-JP"/>
        </w:rPr>
        <w:t>RS</w:t>
      </w:r>
      <w:proofErr w:type="gramEnd"/>
      <w:r w:rsidRPr="008D77BA">
        <w:rPr>
          <w:rFonts w:eastAsiaTheme="minorEastAsia"/>
          <w:b/>
          <w:bCs/>
          <w:szCs w:val="24"/>
          <w:lang w:eastAsia="ja-JP"/>
        </w:rPr>
        <w:t xml:space="preserve"> and data, simultaneously means that their instances are received in the overlapping OFDM symbols, which may occur in one, some, or all RS occasions during the measurement period. For the case of 2 data signals, simultaneously means that </w:t>
      </w:r>
      <w:r w:rsidRPr="008D77BA">
        <w:rPr>
          <w:rFonts w:eastAsia="SimSun"/>
          <w:b/>
          <w:bCs/>
          <w:color w:val="000000" w:themeColor="text1"/>
          <w:szCs w:val="24"/>
          <w:lang w:eastAsia="zh-CN"/>
        </w:rPr>
        <w:t>their instances are received in the same OFDM symbols within the MRTD requirement.</w:t>
      </w:r>
    </w:p>
    <w:p w14:paraId="2C15D5A4" w14:textId="77777777" w:rsidR="00B12B89" w:rsidRPr="00ED4746" w:rsidRDefault="00B12B89" w:rsidP="00B12B89">
      <w:pPr>
        <w:jc w:val="both"/>
        <w:rPr>
          <w:rFonts w:eastAsiaTheme="minorEastAsia"/>
          <w:b/>
          <w:color w:val="000000" w:themeColor="text1"/>
          <w:lang w:eastAsia="ja-JP"/>
        </w:rPr>
      </w:pPr>
      <w:r w:rsidRPr="00ED4746">
        <w:rPr>
          <w:rFonts w:eastAsiaTheme="minorEastAsia" w:hint="eastAsia"/>
          <w:b/>
          <w:color w:val="000000" w:themeColor="text1"/>
          <w:lang w:eastAsia="ja-JP"/>
        </w:rPr>
        <w:t>P</w:t>
      </w:r>
      <w:r w:rsidRPr="00ED4746">
        <w:rPr>
          <w:rFonts w:eastAsiaTheme="minorEastAsia"/>
          <w:b/>
          <w:color w:val="000000" w:themeColor="text1"/>
          <w:lang w:eastAsia="ja-JP"/>
        </w:rPr>
        <w:t>roposal 2: The deployment scenarios for discussing the requirements for simultaneous reception from two different directions can be categorized as follows:</w:t>
      </w:r>
    </w:p>
    <w:p w14:paraId="5CB1B697" w14:textId="77777777" w:rsidR="00B12B89" w:rsidRPr="00ED4746" w:rsidRDefault="00B12B89" w:rsidP="00B12B89">
      <w:pPr>
        <w:pStyle w:val="afc"/>
        <w:numPr>
          <w:ilvl w:val="0"/>
          <w:numId w:val="26"/>
        </w:numPr>
        <w:jc w:val="both"/>
        <w:rPr>
          <w:rFonts w:eastAsiaTheme="minorEastAsia"/>
          <w:b/>
          <w:color w:val="000000" w:themeColor="text1"/>
          <w:lang w:eastAsia="ja-JP"/>
        </w:rPr>
      </w:pPr>
      <w:r w:rsidRPr="00ED4746">
        <w:rPr>
          <w:rFonts w:eastAsiaTheme="minorEastAsia" w:hint="eastAsia"/>
          <w:b/>
          <w:color w:val="000000" w:themeColor="text1"/>
          <w:lang w:eastAsia="ja-JP"/>
        </w:rPr>
        <w:t>T</w:t>
      </w:r>
      <w:r w:rsidRPr="00ED4746">
        <w:rPr>
          <w:rFonts w:eastAsiaTheme="minorEastAsia"/>
          <w:b/>
          <w:color w:val="000000" w:themeColor="text1"/>
          <w:lang w:eastAsia="ja-JP"/>
        </w:rPr>
        <w:t>wo different RSs/RS and data/data signals with different TCI state, same TRP, same source SSB, same cell</w:t>
      </w:r>
    </w:p>
    <w:p w14:paraId="28B699AC" w14:textId="77777777" w:rsidR="00B12B89" w:rsidRPr="00ED4746" w:rsidRDefault="00B12B89" w:rsidP="00B12B89">
      <w:pPr>
        <w:pStyle w:val="afc"/>
        <w:numPr>
          <w:ilvl w:val="0"/>
          <w:numId w:val="26"/>
        </w:numPr>
        <w:jc w:val="both"/>
        <w:rPr>
          <w:rFonts w:eastAsiaTheme="minorEastAsia"/>
          <w:b/>
          <w:color w:val="000000" w:themeColor="text1"/>
          <w:lang w:eastAsia="ja-JP"/>
        </w:rPr>
      </w:pPr>
      <w:r w:rsidRPr="00ED4746">
        <w:rPr>
          <w:rFonts w:eastAsiaTheme="minorEastAsia" w:hint="eastAsia"/>
          <w:b/>
          <w:color w:val="000000" w:themeColor="text1"/>
          <w:lang w:eastAsia="ja-JP"/>
        </w:rPr>
        <w:t>T</w:t>
      </w:r>
      <w:r w:rsidRPr="00ED4746">
        <w:rPr>
          <w:rFonts w:eastAsiaTheme="minorEastAsia"/>
          <w:b/>
          <w:color w:val="000000" w:themeColor="text1"/>
          <w:lang w:eastAsia="ja-JP"/>
        </w:rPr>
        <w:t>wo different RSs/RS and data/data signals with different TCI state, same TRP, different source SSB, same cell</w:t>
      </w:r>
    </w:p>
    <w:p w14:paraId="003214A9" w14:textId="77777777" w:rsidR="00B12B89" w:rsidRPr="00ED4746" w:rsidRDefault="00B12B89" w:rsidP="00B12B89">
      <w:pPr>
        <w:pStyle w:val="afc"/>
        <w:numPr>
          <w:ilvl w:val="0"/>
          <w:numId w:val="26"/>
        </w:numPr>
        <w:jc w:val="both"/>
        <w:rPr>
          <w:rFonts w:eastAsiaTheme="minorEastAsia"/>
          <w:b/>
          <w:color w:val="000000" w:themeColor="text1"/>
          <w:lang w:eastAsia="ja-JP"/>
        </w:rPr>
      </w:pPr>
      <w:r w:rsidRPr="00ED4746">
        <w:rPr>
          <w:rFonts w:eastAsiaTheme="minorEastAsia" w:hint="eastAsia"/>
          <w:b/>
          <w:color w:val="000000" w:themeColor="text1"/>
          <w:lang w:eastAsia="ja-JP"/>
        </w:rPr>
        <w:t>T</w:t>
      </w:r>
      <w:r w:rsidRPr="00ED4746">
        <w:rPr>
          <w:rFonts w:eastAsiaTheme="minorEastAsia"/>
          <w:b/>
          <w:color w:val="000000" w:themeColor="text1"/>
          <w:lang w:eastAsia="ja-JP"/>
        </w:rPr>
        <w:t>wo different RSs/RS and data/data signals with different TCI state, different TRP, different source SSB, same cell</w:t>
      </w:r>
    </w:p>
    <w:p w14:paraId="1C4F3B36" w14:textId="5030E39B" w:rsidR="00B12B89" w:rsidRPr="00ED4746" w:rsidRDefault="00B12B89" w:rsidP="00B12B89">
      <w:pPr>
        <w:jc w:val="both"/>
        <w:rPr>
          <w:rFonts w:eastAsiaTheme="minorEastAsia"/>
          <w:b/>
          <w:color w:val="000000" w:themeColor="text1"/>
          <w:lang w:eastAsia="ja-JP"/>
        </w:rPr>
      </w:pPr>
      <w:r w:rsidRPr="00ED4746">
        <w:rPr>
          <w:rFonts w:eastAsiaTheme="minorEastAsia" w:hint="eastAsia"/>
          <w:b/>
          <w:color w:val="000000" w:themeColor="text1"/>
          <w:lang w:eastAsia="ja-JP"/>
        </w:rPr>
        <w:t>T</w:t>
      </w:r>
      <w:r w:rsidRPr="00ED4746">
        <w:rPr>
          <w:rFonts w:eastAsiaTheme="minorEastAsia"/>
          <w:b/>
          <w:color w:val="000000" w:themeColor="text1"/>
          <w:lang w:eastAsia="ja-JP"/>
        </w:rPr>
        <w:t>he following case need</w:t>
      </w:r>
      <w:r>
        <w:rPr>
          <w:rFonts w:eastAsiaTheme="minorEastAsia"/>
          <w:b/>
          <w:color w:val="000000" w:themeColor="text1"/>
          <w:lang w:eastAsia="ja-JP"/>
        </w:rPr>
        <w:t>s</w:t>
      </w:r>
      <w:r w:rsidRPr="00ED4746">
        <w:rPr>
          <w:rFonts w:eastAsiaTheme="minorEastAsia"/>
          <w:b/>
          <w:color w:val="000000" w:themeColor="text1"/>
          <w:lang w:eastAsia="ja-JP"/>
        </w:rPr>
        <w:t xml:space="preserve"> more clarification:</w:t>
      </w:r>
    </w:p>
    <w:p w14:paraId="269F59B7" w14:textId="77777777" w:rsidR="00B12B89" w:rsidRPr="00ED4746" w:rsidRDefault="00B12B89" w:rsidP="00B12B89">
      <w:pPr>
        <w:pStyle w:val="afc"/>
        <w:numPr>
          <w:ilvl w:val="0"/>
          <w:numId w:val="27"/>
        </w:numPr>
        <w:jc w:val="both"/>
        <w:rPr>
          <w:rFonts w:eastAsiaTheme="minorEastAsia"/>
          <w:b/>
          <w:color w:val="000000" w:themeColor="text1"/>
          <w:lang w:eastAsia="ja-JP"/>
        </w:rPr>
      </w:pPr>
      <w:r w:rsidRPr="00ED4746">
        <w:rPr>
          <w:rFonts w:eastAsiaTheme="minorEastAsia" w:hint="eastAsia"/>
          <w:b/>
          <w:color w:val="000000" w:themeColor="text1"/>
          <w:lang w:eastAsia="ja-JP"/>
        </w:rPr>
        <w:t>T</w:t>
      </w:r>
      <w:r w:rsidRPr="00ED4746">
        <w:rPr>
          <w:rFonts w:eastAsiaTheme="minorEastAsia"/>
          <w:b/>
          <w:color w:val="000000" w:themeColor="text1"/>
          <w:lang w:eastAsia="ja-JP"/>
        </w:rPr>
        <w:t>wo different RSs/RS and data/data signals with different TCI state, different TRP, same source SSB, same cell</w:t>
      </w:r>
    </w:p>
    <w:p w14:paraId="215D8FF3" w14:textId="025092BE" w:rsidR="00B12B89" w:rsidRPr="00B12B89" w:rsidRDefault="00B12B89" w:rsidP="0018368B">
      <w:pPr>
        <w:pStyle w:val="afc"/>
        <w:numPr>
          <w:ilvl w:val="1"/>
          <w:numId w:val="27"/>
        </w:numPr>
        <w:jc w:val="both"/>
        <w:rPr>
          <w:rFonts w:eastAsiaTheme="minorEastAsia"/>
          <w:b/>
          <w:color w:val="000000" w:themeColor="text1"/>
          <w:lang w:eastAsia="ja-JP"/>
        </w:rPr>
      </w:pPr>
      <w:r w:rsidRPr="00ED4746">
        <w:rPr>
          <w:rFonts w:eastAsiaTheme="minorEastAsia" w:hint="eastAsia"/>
          <w:b/>
          <w:color w:val="000000" w:themeColor="text1"/>
          <w:lang w:eastAsia="ja-JP"/>
        </w:rPr>
        <w:t>T</w:t>
      </w:r>
      <w:r w:rsidRPr="00ED4746">
        <w:rPr>
          <w:rFonts w:eastAsiaTheme="minorEastAsia"/>
          <w:b/>
          <w:color w:val="000000" w:themeColor="text1"/>
          <w:lang w:eastAsia="ja-JP"/>
        </w:rPr>
        <w:t>he case that different TRPs use same SSB simultaneously in same cell is unclear.</w:t>
      </w:r>
    </w:p>
    <w:p w14:paraId="4CD3BAA8" w14:textId="77777777" w:rsidR="00B12B89" w:rsidRPr="001E5969" w:rsidRDefault="00B12B89" w:rsidP="00B12B89">
      <w:pPr>
        <w:jc w:val="both"/>
        <w:rPr>
          <w:rFonts w:eastAsiaTheme="minorEastAsia"/>
          <w:b/>
          <w:bCs/>
          <w:iCs/>
          <w:lang w:eastAsia="ja-JP"/>
        </w:rPr>
      </w:pPr>
      <w:r w:rsidRPr="001E5969">
        <w:rPr>
          <w:rFonts w:eastAsiaTheme="minorEastAsia" w:hint="eastAsia"/>
          <w:b/>
          <w:bCs/>
          <w:iCs/>
          <w:lang w:eastAsia="ja-JP"/>
        </w:rPr>
        <w:t>P</w:t>
      </w:r>
      <w:r w:rsidRPr="001E5969">
        <w:rPr>
          <w:rFonts w:eastAsiaTheme="minorEastAsia"/>
          <w:b/>
          <w:bCs/>
          <w:iCs/>
          <w:lang w:eastAsia="ja-JP"/>
        </w:rPr>
        <w:t xml:space="preserve">roposal </w:t>
      </w:r>
      <w:r>
        <w:rPr>
          <w:rFonts w:eastAsiaTheme="minorEastAsia"/>
          <w:b/>
          <w:bCs/>
          <w:iCs/>
          <w:lang w:eastAsia="ja-JP"/>
        </w:rPr>
        <w:t>3</w:t>
      </w:r>
      <w:r w:rsidRPr="001E5969">
        <w:rPr>
          <w:rFonts w:eastAsiaTheme="minorEastAsia"/>
          <w:b/>
          <w:bCs/>
          <w:iCs/>
          <w:lang w:eastAsia="ja-JP"/>
        </w:rPr>
        <w:t>: About UE architecture, basically it should be discussed and decided in RF session. RRM study shold be based on RF conclusion.</w:t>
      </w:r>
    </w:p>
    <w:p w14:paraId="597CF5BA" w14:textId="77777777" w:rsidR="00B12B89" w:rsidRPr="007A11F7" w:rsidRDefault="00B12B89" w:rsidP="00B12B89">
      <w:pPr>
        <w:jc w:val="both"/>
        <w:rPr>
          <w:rFonts w:eastAsia="DengXian"/>
          <w:b/>
          <w:bCs/>
          <w:iCs/>
          <w:lang w:val="en-US" w:eastAsia="zh-CN"/>
        </w:rPr>
      </w:pPr>
      <w:r w:rsidRPr="007A11F7">
        <w:rPr>
          <w:rFonts w:eastAsia="DengXian"/>
          <w:b/>
          <w:bCs/>
          <w:iCs/>
          <w:lang w:val="en-US" w:eastAsia="zh-CN"/>
        </w:rPr>
        <w:t xml:space="preserve">Proposal </w:t>
      </w:r>
      <w:r>
        <w:rPr>
          <w:rFonts w:eastAsia="DengXian"/>
          <w:b/>
          <w:bCs/>
          <w:iCs/>
          <w:lang w:val="en-US" w:eastAsia="zh-CN"/>
        </w:rPr>
        <w:t>4</w:t>
      </w:r>
      <w:r w:rsidRPr="007A11F7">
        <w:rPr>
          <w:rFonts w:eastAsia="DengXian"/>
          <w:b/>
          <w:bCs/>
          <w:iCs/>
          <w:lang w:val="en-US" w:eastAsia="zh-CN"/>
        </w:rPr>
        <w:t xml:space="preserve">: Single TCI case and dual TCI case should be studied separately. For dual TCI case, </w:t>
      </w:r>
      <w:r w:rsidRPr="007A11F7">
        <w:rPr>
          <w:rFonts w:eastAsiaTheme="minorEastAsia"/>
          <w:b/>
          <w:bCs/>
          <w:iCs/>
          <w:lang w:val="en-US" w:eastAsia="ja-JP"/>
        </w:rPr>
        <w:t>independent beam management can be assumed based on the agreement that independent TCI state switch is assumed for dual TCI case.</w:t>
      </w:r>
    </w:p>
    <w:p w14:paraId="47B871AF" w14:textId="77777777" w:rsidR="00B12B89" w:rsidRPr="003B38DD" w:rsidRDefault="00B12B89" w:rsidP="00B12B89">
      <w:pPr>
        <w:jc w:val="both"/>
        <w:rPr>
          <w:rFonts w:eastAsiaTheme="minorEastAsia"/>
          <w:b/>
          <w:bCs/>
          <w:iCs/>
          <w:lang w:val="en-US" w:eastAsia="ja-JP"/>
        </w:rPr>
      </w:pPr>
      <w:r w:rsidRPr="003B38DD">
        <w:rPr>
          <w:rFonts w:eastAsiaTheme="minorEastAsia" w:hint="eastAsia"/>
          <w:b/>
          <w:bCs/>
          <w:iCs/>
          <w:lang w:val="en-US" w:eastAsia="ja-JP"/>
        </w:rPr>
        <w:t>P</w:t>
      </w:r>
      <w:r w:rsidRPr="003B38DD">
        <w:rPr>
          <w:rFonts w:eastAsiaTheme="minorEastAsia"/>
          <w:b/>
          <w:bCs/>
          <w:iCs/>
          <w:lang w:val="en-US" w:eastAsia="ja-JP"/>
        </w:rPr>
        <w:t xml:space="preserve">roposal </w:t>
      </w:r>
      <w:r>
        <w:rPr>
          <w:rFonts w:eastAsiaTheme="minorEastAsia"/>
          <w:b/>
          <w:bCs/>
          <w:iCs/>
          <w:lang w:val="en-US" w:eastAsia="ja-JP"/>
        </w:rPr>
        <w:t>5</w:t>
      </w:r>
      <w:r w:rsidRPr="003B38DD">
        <w:rPr>
          <w:rFonts w:eastAsiaTheme="minorEastAsia"/>
          <w:b/>
          <w:bCs/>
          <w:iCs/>
          <w:lang w:val="en-US" w:eastAsia="ja-JP"/>
        </w:rPr>
        <w:t xml:space="preserve">: </w:t>
      </w:r>
      <w:r w:rsidRPr="003B38DD">
        <w:rPr>
          <w:rFonts w:eastAsiaTheme="minorEastAsia" w:hint="eastAsia"/>
          <w:b/>
          <w:bCs/>
          <w:iCs/>
          <w:lang w:val="en-US" w:eastAsia="ja-JP"/>
        </w:rPr>
        <w:t>A</w:t>
      </w:r>
      <w:r w:rsidRPr="003B38DD">
        <w:rPr>
          <w:rFonts w:eastAsiaTheme="minorEastAsia"/>
          <w:b/>
          <w:bCs/>
          <w:iCs/>
          <w:lang w:val="en-US" w:eastAsia="ja-JP"/>
        </w:rPr>
        <w:t>bout antenna panel discussion, it should be based on RF conclusion. If RF session conclusion affects delay reduction or causes new delay term, then RRM study should be triggered.</w:t>
      </w:r>
    </w:p>
    <w:p w14:paraId="394FFE18" w14:textId="797CBB42" w:rsidR="00B12B89" w:rsidRPr="00B12B89" w:rsidRDefault="00B12B89" w:rsidP="00B12B89">
      <w:pPr>
        <w:rPr>
          <w:rFonts w:eastAsiaTheme="minorEastAsia"/>
          <w:b/>
          <w:bCs/>
          <w:iCs/>
          <w:lang w:val="en-US" w:eastAsia="ja-JP"/>
        </w:rPr>
      </w:pPr>
      <w:r w:rsidRPr="003B38DD">
        <w:rPr>
          <w:rFonts w:eastAsiaTheme="minorEastAsia"/>
          <w:b/>
          <w:bCs/>
          <w:iCs/>
          <w:lang w:val="en-US" w:eastAsia="ja-JP"/>
        </w:rPr>
        <w:t xml:space="preserve">Proposal </w:t>
      </w:r>
      <w:r>
        <w:rPr>
          <w:rFonts w:eastAsiaTheme="minorEastAsia"/>
          <w:b/>
          <w:bCs/>
          <w:iCs/>
          <w:lang w:val="en-US" w:eastAsia="ja-JP"/>
        </w:rPr>
        <w:t>6</w:t>
      </w:r>
      <w:r w:rsidRPr="003B38DD">
        <w:rPr>
          <w:rFonts w:eastAsiaTheme="minorEastAsia"/>
          <w:b/>
          <w:bCs/>
          <w:iCs/>
          <w:lang w:val="en-US" w:eastAsia="ja-JP"/>
        </w:rPr>
        <w:t xml:space="preserve">: </w:t>
      </w:r>
      <w:r w:rsidRPr="003B38DD">
        <w:rPr>
          <w:rFonts w:eastAsiaTheme="minorEastAsia" w:hint="eastAsia"/>
          <w:b/>
          <w:bCs/>
          <w:iCs/>
          <w:lang w:val="en-US" w:eastAsia="ja-JP"/>
        </w:rPr>
        <w:t>B</w:t>
      </w:r>
      <w:r w:rsidRPr="003B38DD">
        <w:rPr>
          <w:rFonts w:eastAsiaTheme="minorEastAsia"/>
          <w:b/>
          <w:bCs/>
          <w:iCs/>
          <w:lang w:val="en-US" w:eastAsia="ja-JP"/>
        </w:rPr>
        <w:t>ased on the observations, there are no power saving related descriptions, thus it should be basically out of scope of this WI. If some limitations arise and they are barrier for other enhancements, it should be studied and resolved.</w:t>
      </w:r>
    </w:p>
    <w:p w14:paraId="03D1F503" w14:textId="77777777" w:rsidR="0018368B" w:rsidRDefault="0018368B" w:rsidP="0018368B">
      <w:pPr>
        <w:pStyle w:val="1"/>
        <w:jc w:val="both"/>
        <w:rPr>
          <w:lang w:eastAsia="ja-JP"/>
        </w:rPr>
      </w:pPr>
      <w:r w:rsidRPr="338B7BC8">
        <w:rPr>
          <w:lang w:eastAsia="ja-JP"/>
        </w:rPr>
        <w:t>References</w:t>
      </w:r>
    </w:p>
    <w:p w14:paraId="144E0B0D" w14:textId="7FF72205" w:rsidR="001E0705" w:rsidRDefault="0018368B" w:rsidP="000360AF">
      <w:pPr>
        <w:jc w:val="both"/>
        <w:rPr>
          <w:lang w:eastAsia="ja-JP"/>
        </w:rPr>
      </w:pPr>
      <w:r w:rsidRPr="338B7BC8">
        <w:rPr>
          <w:lang w:eastAsia="ja-JP"/>
        </w:rPr>
        <w:t>[1] 3GPP, R4-221</w:t>
      </w:r>
      <w:r>
        <w:rPr>
          <w:lang w:eastAsia="ja-JP"/>
        </w:rPr>
        <w:t>7246</w:t>
      </w:r>
      <w:r w:rsidRPr="338B7BC8">
        <w:rPr>
          <w:lang w:eastAsia="ja-JP"/>
        </w:rPr>
        <w:t>, vivo,</w:t>
      </w:r>
      <w:r>
        <w:rPr>
          <w:lang w:eastAsia="ja-JP"/>
        </w:rPr>
        <w:t xml:space="preserve"> </w:t>
      </w:r>
      <w:r w:rsidRPr="338B7BC8">
        <w:rPr>
          <w:lang w:eastAsia="ja-JP"/>
        </w:rPr>
        <w:t>“</w:t>
      </w:r>
      <w:r w:rsidRPr="00105DB4">
        <w:rPr>
          <w:lang w:eastAsia="ja-JP"/>
        </w:rPr>
        <w:t>WF on RRM impacts and general aspects for multi-Rx</w:t>
      </w:r>
      <w:r w:rsidRPr="338B7BC8">
        <w:rPr>
          <w:lang w:eastAsia="ja-JP"/>
        </w:rPr>
        <w:t>”</w:t>
      </w:r>
      <w:bookmarkEnd w:id="0"/>
    </w:p>
    <w:p w14:paraId="46E11500" w14:textId="612BBFEB" w:rsidR="001725E4" w:rsidRPr="00541E49" w:rsidRDefault="001725E4" w:rsidP="000360AF">
      <w:pPr>
        <w:jc w:val="both"/>
        <w:rPr>
          <w:lang w:eastAsia="ja-JP"/>
        </w:rPr>
      </w:pPr>
      <w:r>
        <w:rPr>
          <w:rFonts w:hint="eastAsia"/>
          <w:lang w:eastAsia="ja-JP"/>
        </w:rPr>
        <w:t>[</w:t>
      </w:r>
      <w:r>
        <w:rPr>
          <w:lang w:eastAsia="ja-JP"/>
        </w:rPr>
        <w:t>2] 3GPP, R4-2216824, Ericsson, “</w:t>
      </w:r>
      <w:r w:rsidRPr="001725E4">
        <w:rPr>
          <w:lang w:eastAsia="ja-JP"/>
        </w:rPr>
        <w:t>Discussion on scenarios for simultaneous DL reception from different directions</w:t>
      </w:r>
      <w:r>
        <w:rPr>
          <w:lang w:eastAsia="ja-JP"/>
        </w:rPr>
        <w:t>”</w:t>
      </w:r>
    </w:p>
    <w:sectPr w:rsidR="001725E4" w:rsidRPr="00541E49">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B04DE" w14:textId="77777777" w:rsidR="00531D27" w:rsidRDefault="00531D27">
      <w:r>
        <w:separator/>
      </w:r>
    </w:p>
  </w:endnote>
  <w:endnote w:type="continuationSeparator" w:id="0">
    <w:p w14:paraId="77CA3BEC" w14:textId="77777777" w:rsidR="00531D27" w:rsidRDefault="00531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1FAE9" w14:textId="77777777" w:rsidR="00531D27" w:rsidRDefault="00531D27">
      <w:r>
        <w:separator/>
      </w:r>
    </w:p>
  </w:footnote>
  <w:footnote w:type="continuationSeparator" w:id="0">
    <w:p w14:paraId="359990A2" w14:textId="77777777" w:rsidR="00531D27" w:rsidRDefault="00531D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27D7D"/>
    <w:multiLevelType w:val="hybridMultilevel"/>
    <w:tmpl w:val="CBDEB9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D625413"/>
    <w:multiLevelType w:val="hybridMultilevel"/>
    <w:tmpl w:val="406C045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AB5759D"/>
    <w:multiLevelType w:val="hybridMultilevel"/>
    <w:tmpl w:val="A82AC7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053720"/>
    <w:multiLevelType w:val="hybridMultilevel"/>
    <w:tmpl w:val="E9FE44A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7D2730C"/>
    <w:multiLevelType w:val="hybridMultilevel"/>
    <w:tmpl w:val="B90C8C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num w:numId="1">
    <w:abstractNumId w:val="14"/>
  </w:num>
  <w:num w:numId="2">
    <w:abstractNumId w:val="16"/>
  </w:num>
  <w:num w:numId="3">
    <w:abstractNumId w:val="18"/>
  </w:num>
  <w:num w:numId="4">
    <w:abstractNumId w:val="23"/>
  </w:num>
  <w:num w:numId="5">
    <w:abstractNumId w:val="22"/>
  </w:num>
  <w:num w:numId="6">
    <w:abstractNumId w:val="17"/>
  </w:num>
  <w:num w:numId="7">
    <w:abstractNumId w:val="21"/>
  </w:num>
  <w:num w:numId="8">
    <w:abstractNumId w:val="8"/>
  </w:num>
  <w:num w:numId="9">
    <w:abstractNumId w:val="13"/>
  </w:num>
  <w:num w:numId="10">
    <w:abstractNumId w:val="9"/>
  </w:num>
  <w:num w:numId="11">
    <w:abstractNumId w:val="2"/>
  </w:num>
  <w:num w:numId="12">
    <w:abstractNumId w:val="11"/>
  </w:num>
  <w:num w:numId="13">
    <w:abstractNumId w:val="24"/>
  </w:num>
  <w:num w:numId="14">
    <w:abstractNumId w:val="20"/>
  </w:num>
  <w:num w:numId="15">
    <w:abstractNumId w:val="26"/>
  </w:num>
  <w:num w:numId="16">
    <w:abstractNumId w:val="5"/>
  </w:num>
  <w:num w:numId="17">
    <w:abstractNumId w:val="15"/>
  </w:num>
  <w:num w:numId="18">
    <w:abstractNumId w:val="1"/>
  </w:num>
  <w:num w:numId="19">
    <w:abstractNumId w:val="19"/>
  </w:num>
  <w:num w:numId="20">
    <w:abstractNumId w:val="12"/>
  </w:num>
  <w:num w:numId="21">
    <w:abstractNumId w:val="6"/>
  </w:num>
  <w:num w:numId="22">
    <w:abstractNumId w:val="25"/>
  </w:num>
  <w:num w:numId="23">
    <w:abstractNumId w:val="7"/>
  </w:num>
  <w:num w:numId="24">
    <w:abstractNumId w:val="0"/>
  </w:num>
  <w:num w:numId="25">
    <w:abstractNumId w:val="3"/>
  </w:num>
  <w:num w:numId="26">
    <w:abstractNumId w:val="4"/>
  </w:num>
  <w:num w:numId="2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62D1"/>
    <w:rsid w:val="00017799"/>
    <w:rsid w:val="00017D21"/>
    <w:rsid w:val="0002036D"/>
    <w:rsid w:val="00020852"/>
    <w:rsid w:val="0002191D"/>
    <w:rsid w:val="00021CC8"/>
    <w:rsid w:val="00021E68"/>
    <w:rsid w:val="000233B8"/>
    <w:rsid w:val="00023A17"/>
    <w:rsid w:val="00025905"/>
    <w:rsid w:val="000266A0"/>
    <w:rsid w:val="00027D1A"/>
    <w:rsid w:val="00030379"/>
    <w:rsid w:val="00030E6C"/>
    <w:rsid w:val="0003154D"/>
    <w:rsid w:val="00031C1D"/>
    <w:rsid w:val="00031C90"/>
    <w:rsid w:val="0003248B"/>
    <w:rsid w:val="00034C48"/>
    <w:rsid w:val="000360AF"/>
    <w:rsid w:val="000419BA"/>
    <w:rsid w:val="00041A95"/>
    <w:rsid w:val="000427CB"/>
    <w:rsid w:val="000448C2"/>
    <w:rsid w:val="000456D7"/>
    <w:rsid w:val="00045CBD"/>
    <w:rsid w:val="00046408"/>
    <w:rsid w:val="00047943"/>
    <w:rsid w:val="00047DDF"/>
    <w:rsid w:val="00047EC7"/>
    <w:rsid w:val="0005300E"/>
    <w:rsid w:val="000554DC"/>
    <w:rsid w:val="00055F1F"/>
    <w:rsid w:val="000565C4"/>
    <w:rsid w:val="000601CD"/>
    <w:rsid w:val="00060AF9"/>
    <w:rsid w:val="000612D1"/>
    <w:rsid w:val="000621A8"/>
    <w:rsid w:val="00064B3E"/>
    <w:rsid w:val="00065F1C"/>
    <w:rsid w:val="00066891"/>
    <w:rsid w:val="0006768C"/>
    <w:rsid w:val="00067731"/>
    <w:rsid w:val="00071032"/>
    <w:rsid w:val="00073860"/>
    <w:rsid w:val="00075B66"/>
    <w:rsid w:val="000766B3"/>
    <w:rsid w:val="000820DA"/>
    <w:rsid w:val="00083C53"/>
    <w:rsid w:val="000840C6"/>
    <w:rsid w:val="00085B82"/>
    <w:rsid w:val="00086E6E"/>
    <w:rsid w:val="00087322"/>
    <w:rsid w:val="00087413"/>
    <w:rsid w:val="000911E4"/>
    <w:rsid w:val="000913EC"/>
    <w:rsid w:val="00092925"/>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5153"/>
    <w:rsid w:val="000D6CFC"/>
    <w:rsid w:val="000D718D"/>
    <w:rsid w:val="000D748C"/>
    <w:rsid w:val="000E01D4"/>
    <w:rsid w:val="000E198C"/>
    <w:rsid w:val="000E1D6A"/>
    <w:rsid w:val="000E2708"/>
    <w:rsid w:val="000E3D6D"/>
    <w:rsid w:val="000E434A"/>
    <w:rsid w:val="000E441C"/>
    <w:rsid w:val="000E4AAC"/>
    <w:rsid w:val="000E6DEC"/>
    <w:rsid w:val="000F0698"/>
    <w:rsid w:val="000F22CE"/>
    <w:rsid w:val="000F2DF3"/>
    <w:rsid w:val="000F3C2A"/>
    <w:rsid w:val="000F3F08"/>
    <w:rsid w:val="000F5102"/>
    <w:rsid w:val="000F698B"/>
    <w:rsid w:val="000F6F65"/>
    <w:rsid w:val="000F7E86"/>
    <w:rsid w:val="0010127A"/>
    <w:rsid w:val="001020BC"/>
    <w:rsid w:val="0010324A"/>
    <w:rsid w:val="00103B38"/>
    <w:rsid w:val="00105DB4"/>
    <w:rsid w:val="00106334"/>
    <w:rsid w:val="00106A9F"/>
    <w:rsid w:val="0010728D"/>
    <w:rsid w:val="001072A8"/>
    <w:rsid w:val="001073FF"/>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2E27"/>
    <w:rsid w:val="0014440A"/>
    <w:rsid w:val="00145505"/>
    <w:rsid w:val="0015082A"/>
    <w:rsid w:val="00152C08"/>
    <w:rsid w:val="00153528"/>
    <w:rsid w:val="00153E28"/>
    <w:rsid w:val="00154A10"/>
    <w:rsid w:val="0015697F"/>
    <w:rsid w:val="00160A47"/>
    <w:rsid w:val="00160B00"/>
    <w:rsid w:val="001616C9"/>
    <w:rsid w:val="00162698"/>
    <w:rsid w:val="00162F78"/>
    <w:rsid w:val="0016310D"/>
    <w:rsid w:val="001643AC"/>
    <w:rsid w:val="00165362"/>
    <w:rsid w:val="001654B3"/>
    <w:rsid w:val="00170344"/>
    <w:rsid w:val="001708D0"/>
    <w:rsid w:val="00171D07"/>
    <w:rsid w:val="001725E4"/>
    <w:rsid w:val="00172994"/>
    <w:rsid w:val="00173080"/>
    <w:rsid w:val="00173A44"/>
    <w:rsid w:val="0017516C"/>
    <w:rsid w:val="001751BF"/>
    <w:rsid w:val="0017539A"/>
    <w:rsid w:val="00175AB9"/>
    <w:rsid w:val="00175CE1"/>
    <w:rsid w:val="00181060"/>
    <w:rsid w:val="00181D66"/>
    <w:rsid w:val="00182304"/>
    <w:rsid w:val="0018368B"/>
    <w:rsid w:val="0018379B"/>
    <w:rsid w:val="001848A8"/>
    <w:rsid w:val="00184EFC"/>
    <w:rsid w:val="001855A1"/>
    <w:rsid w:val="0018585B"/>
    <w:rsid w:val="001918D7"/>
    <w:rsid w:val="00191CA1"/>
    <w:rsid w:val="00192CE3"/>
    <w:rsid w:val="00193116"/>
    <w:rsid w:val="00196957"/>
    <w:rsid w:val="001A08AA"/>
    <w:rsid w:val="001A298D"/>
    <w:rsid w:val="001A2A4D"/>
    <w:rsid w:val="001A3120"/>
    <w:rsid w:val="001A3291"/>
    <w:rsid w:val="001A5A88"/>
    <w:rsid w:val="001B0237"/>
    <w:rsid w:val="001B12EB"/>
    <w:rsid w:val="001B1C3C"/>
    <w:rsid w:val="001B284A"/>
    <w:rsid w:val="001B3190"/>
    <w:rsid w:val="001B4EA7"/>
    <w:rsid w:val="001B6818"/>
    <w:rsid w:val="001C291C"/>
    <w:rsid w:val="001C3159"/>
    <w:rsid w:val="001C3A35"/>
    <w:rsid w:val="001C5DBB"/>
    <w:rsid w:val="001C602C"/>
    <w:rsid w:val="001C67F1"/>
    <w:rsid w:val="001C7645"/>
    <w:rsid w:val="001D3283"/>
    <w:rsid w:val="001D5FAC"/>
    <w:rsid w:val="001D61DA"/>
    <w:rsid w:val="001D6D1A"/>
    <w:rsid w:val="001D7E18"/>
    <w:rsid w:val="001E0240"/>
    <w:rsid w:val="001E0705"/>
    <w:rsid w:val="001E073C"/>
    <w:rsid w:val="001E0C02"/>
    <w:rsid w:val="001E5108"/>
    <w:rsid w:val="001E5165"/>
    <w:rsid w:val="001E5969"/>
    <w:rsid w:val="001E7AB9"/>
    <w:rsid w:val="001F109F"/>
    <w:rsid w:val="001F2D35"/>
    <w:rsid w:val="001F51BB"/>
    <w:rsid w:val="001F787F"/>
    <w:rsid w:val="00200178"/>
    <w:rsid w:val="002029A6"/>
    <w:rsid w:val="00203442"/>
    <w:rsid w:val="0020352D"/>
    <w:rsid w:val="0020374C"/>
    <w:rsid w:val="002043E1"/>
    <w:rsid w:val="002045C1"/>
    <w:rsid w:val="00205782"/>
    <w:rsid w:val="00205968"/>
    <w:rsid w:val="002064FA"/>
    <w:rsid w:val="00207DB7"/>
    <w:rsid w:val="002106C8"/>
    <w:rsid w:val="00211DCE"/>
    <w:rsid w:val="00212373"/>
    <w:rsid w:val="00212DBF"/>
    <w:rsid w:val="00213548"/>
    <w:rsid w:val="002138EA"/>
    <w:rsid w:val="00214859"/>
    <w:rsid w:val="00214FBD"/>
    <w:rsid w:val="002159E6"/>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7632"/>
    <w:rsid w:val="00260D4B"/>
    <w:rsid w:val="0026179F"/>
    <w:rsid w:val="00261EF2"/>
    <w:rsid w:val="00262278"/>
    <w:rsid w:val="00262A43"/>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4346"/>
    <w:rsid w:val="0028522B"/>
    <w:rsid w:val="00290654"/>
    <w:rsid w:val="00290810"/>
    <w:rsid w:val="00292B37"/>
    <w:rsid w:val="00293F12"/>
    <w:rsid w:val="00296B3D"/>
    <w:rsid w:val="00297B8D"/>
    <w:rsid w:val="002A05B0"/>
    <w:rsid w:val="002A1F95"/>
    <w:rsid w:val="002A1FF0"/>
    <w:rsid w:val="002A46DB"/>
    <w:rsid w:val="002A4F2C"/>
    <w:rsid w:val="002A4F8E"/>
    <w:rsid w:val="002A59D3"/>
    <w:rsid w:val="002A5B17"/>
    <w:rsid w:val="002B091A"/>
    <w:rsid w:val="002B10A5"/>
    <w:rsid w:val="002B3853"/>
    <w:rsid w:val="002B4609"/>
    <w:rsid w:val="002B5A28"/>
    <w:rsid w:val="002B5B16"/>
    <w:rsid w:val="002B5C26"/>
    <w:rsid w:val="002C0B4E"/>
    <w:rsid w:val="002C1961"/>
    <w:rsid w:val="002C1FC4"/>
    <w:rsid w:val="002C2C7C"/>
    <w:rsid w:val="002C2CCB"/>
    <w:rsid w:val="002C36AF"/>
    <w:rsid w:val="002C4696"/>
    <w:rsid w:val="002C6AD5"/>
    <w:rsid w:val="002D05DD"/>
    <w:rsid w:val="002D0F19"/>
    <w:rsid w:val="002D2B3A"/>
    <w:rsid w:val="002D44CF"/>
    <w:rsid w:val="002D4648"/>
    <w:rsid w:val="002D4EAC"/>
    <w:rsid w:val="002D5870"/>
    <w:rsid w:val="002D6417"/>
    <w:rsid w:val="002E08A7"/>
    <w:rsid w:val="002E12A7"/>
    <w:rsid w:val="002E44CF"/>
    <w:rsid w:val="002E4C55"/>
    <w:rsid w:val="002E775B"/>
    <w:rsid w:val="002F4093"/>
    <w:rsid w:val="002F478F"/>
    <w:rsid w:val="002F6C9B"/>
    <w:rsid w:val="002F6EF4"/>
    <w:rsid w:val="002F796C"/>
    <w:rsid w:val="00300C95"/>
    <w:rsid w:val="003030D7"/>
    <w:rsid w:val="00303F1C"/>
    <w:rsid w:val="003040AA"/>
    <w:rsid w:val="00304E3F"/>
    <w:rsid w:val="0030502D"/>
    <w:rsid w:val="0030631E"/>
    <w:rsid w:val="00306331"/>
    <w:rsid w:val="003112DF"/>
    <w:rsid w:val="00312E62"/>
    <w:rsid w:val="00313F7E"/>
    <w:rsid w:val="003140D7"/>
    <w:rsid w:val="0031722E"/>
    <w:rsid w:val="00324944"/>
    <w:rsid w:val="00324C0D"/>
    <w:rsid w:val="003253ED"/>
    <w:rsid w:val="003258F4"/>
    <w:rsid w:val="00331476"/>
    <w:rsid w:val="00332112"/>
    <w:rsid w:val="00332442"/>
    <w:rsid w:val="00332DD7"/>
    <w:rsid w:val="0033495C"/>
    <w:rsid w:val="00341E05"/>
    <w:rsid w:val="00341EE1"/>
    <w:rsid w:val="003449E6"/>
    <w:rsid w:val="003466ED"/>
    <w:rsid w:val="00350140"/>
    <w:rsid w:val="0035177D"/>
    <w:rsid w:val="003543FA"/>
    <w:rsid w:val="00355078"/>
    <w:rsid w:val="00356B37"/>
    <w:rsid w:val="00357342"/>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673"/>
    <w:rsid w:val="00395AD7"/>
    <w:rsid w:val="00396A8B"/>
    <w:rsid w:val="003A0B5D"/>
    <w:rsid w:val="003A1829"/>
    <w:rsid w:val="003A377C"/>
    <w:rsid w:val="003A49BE"/>
    <w:rsid w:val="003A4CB3"/>
    <w:rsid w:val="003A4DC3"/>
    <w:rsid w:val="003A4E9A"/>
    <w:rsid w:val="003A665A"/>
    <w:rsid w:val="003B38DD"/>
    <w:rsid w:val="003B3F20"/>
    <w:rsid w:val="003B5345"/>
    <w:rsid w:val="003B5D82"/>
    <w:rsid w:val="003B5F55"/>
    <w:rsid w:val="003B63A7"/>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7CE"/>
    <w:rsid w:val="003F2E02"/>
    <w:rsid w:val="003F4945"/>
    <w:rsid w:val="003F4CA1"/>
    <w:rsid w:val="003F512C"/>
    <w:rsid w:val="003F51B5"/>
    <w:rsid w:val="003F6038"/>
    <w:rsid w:val="003F6A03"/>
    <w:rsid w:val="00400ADD"/>
    <w:rsid w:val="004017C2"/>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41A0"/>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3D84"/>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24CE"/>
    <w:rsid w:val="004828C3"/>
    <w:rsid w:val="00485DDA"/>
    <w:rsid w:val="00487192"/>
    <w:rsid w:val="00490611"/>
    <w:rsid w:val="00490996"/>
    <w:rsid w:val="004912EB"/>
    <w:rsid w:val="0049156D"/>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EF8"/>
    <w:rsid w:val="004B3910"/>
    <w:rsid w:val="004B5CEC"/>
    <w:rsid w:val="004B693D"/>
    <w:rsid w:val="004B7715"/>
    <w:rsid w:val="004B7C86"/>
    <w:rsid w:val="004C1C7C"/>
    <w:rsid w:val="004C3B1D"/>
    <w:rsid w:val="004C46DD"/>
    <w:rsid w:val="004C6645"/>
    <w:rsid w:val="004C67E0"/>
    <w:rsid w:val="004C72B1"/>
    <w:rsid w:val="004D072B"/>
    <w:rsid w:val="004D0C02"/>
    <w:rsid w:val="004D0ED5"/>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50058D"/>
    <w:rsid w:val="005019ED"/>
    <w:rsid w:val="00502C77"/>
    <w:rsid w:val="005044B5"/>
    <w:rsid w:val="00504B77"/>
    <w:rsid w:val="00505026"/>
    <w:rsid w:val="00505443"/>
    <w:rsid w:val="00505BFA"/>
    <w:rsid w:val="005060C0"/>
    <w:rsid w:val="00507F71"/>
    <w:rsid w:val="0051000D"/>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D27"/>
    <w:rsid w:val="0053206E"/>
    <w:rsid w:val="005347FC"/>
    <w:rsid w:val="00535758"/>
    <w:rsid w:val="00540A87"/>
    <w:rsid w:val="00541E49"/>
    <w:rsid w:val="00542384"/>
    <w:rsid w:val="00542487"/>
    <w:rsid w:val="00543D19"/>
    <w:rsid w:val="0054470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70304"/>
    <w:rsid w:val="00570EB9"/>
    <w:rsid w:val="005713B7"/>
    <w:rsid w:val="0057169E"/>
    <w:rsid w:val="0057346A"/>
    <w:rsid w:val="00577A52"/>
    <w:rsid w:val="00580107"/>
    <w:rsid w:val="005811BC"/>
    <w:rsid w:val="0058233B"/>
    <w:rsid w:val="00584AC5"/>
    <w:rsid w:val="005850C9"/>
    <w:rsid w:val="00586806"/>
    <w:rsid w:val="00586C80"/>
    <w:rsid w:val="00586F2A"/>
    <w:rsid w:val="0058747E"/>
    <w:rsid w:val="005903D9"/>
    <w:rsid w:val="005910B3"/>
    <w:rsid w:val="0059161C"/>
    <w:rsid w:val="005927CF"/>
    <w:rsid w:val="00592DE5"/>
    <w:rsid w:val="005939A4"/>
    <w:rsid w:val="00594CF2"/>
    <w:rsid w:val="00595917"/>
    <w:rsid w:val="00597DA3"/>
    <w:rsid w:val="005A1864"/>
    <w:rsid w:val="005A1B40"/>
    <w:rsid w:val="005A20E8"/>
    <w:rsid w:val="005A4854"/>
    <w:rsid w:val="005A55CF"/>
    <w:rsid w:val="005A7306"/>
    <w:rsid w:val="005A7381"/>
    <w:rsid w:val="005A772A"/>
    <w:rsid w:val="005B207E"/>
    <w:rsid w:val="005B2292"/>
    <w:rsid w:val="005B41E8"/>
    <w:rsid w:val="005B587B"/>
    <w:rsid w:val="005B653A"/>
    <w:rsid w:val="005B7115"/>
    <w:rsid w:val="005C2B85"/>
    <w:rsid w:val="005C2F48"/>
    <w:rsid w:val="005C3B7F"/>
    <w:rsid w:val="005C6516"/>
    <w:rsid w:val="005C6689"/>
    <w:rsid w:val="005C7544"/>
    <w:rsid w:val="005D087C"/>
    <w:rsid w:val="005D1F5B"/>
    <w:rsid w:val="005D2248"/>
    <w:rsid w:val="005D3F3A"/>
    <w:rsid w:val="005D4B05"/>
    <w:rsid w:val="005D6A89"/>
    <w:rsid w:val="005D6D26"/>
    <w:rsid w:val="005D761F"/>
    <w:rsid w:val="005E4119"/>
    <w:rsid w:val="005E452C"/>
    <w:rsid w:val="005E7F27"/>
    <w:rsid w:val="005F4A7E"/>
    <w:rsid w:val="005F5E51"/>
    <w:rsid w:val="005F6372"/>
    <w:rsid w:val="005F6F42"/>
    <w:rsid w:val="00600AD8"/>
    <w:rsid w:val="00600C7E"/>
    <w:rsid w:val="00601708"/>
    <w:rsid w:val="00603C1C"/>
    <w:rsid w:val="00604EDB"/>
    <w:rsid w:val="00610D3E"/>
    <w:rsid w:val="00610D51"/>
    <w:rsid w:val="00612402"/>
    <w:rsid w:val="0061646C"/>
    <w:rsid w:val="00621109"/>
    <w:rsid w:val="006216A8"/>
    <w:rsid w:val="006235EE"/>
    <w:rsid w:val="0062498C"/>
    <w:rsid w:val="00624E02"/>
    <w:rsid w:val="006258A2"/>
    <w:rsid w:val="006301BA"/>
    <w:rsid w:val="00634095"/>
    <w:rsid w:val="006354A8"/>
    <w:rsid w:val="006362FF"/>
    <w:rsid w:val="00637E68"/>
    <w:rsid w:val="00640F60"/>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67285"/>
    <w:rsid w:val="00670916"/>
    <w:rsid w:val="00671E20"/>
    <w:rsid w:val="0067302C"/>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3B9B"/>
    <w:rsid w:val="0069720F"/>
    <w:rsid w:val="006A019B"/>
    <w:rsid w:val="006A18D4"/>
    <w:rsid w:val="006A3282"/>
    <w:rsid w:val="006A5780"/>
    <w:rsid w:val="006A57DA"/>
    <w:rsid w:val="006B007B"/>
    <w:rsid w:val="006B0D02"/>
    <w:rsid w:val="006B1EDA"/>
    <w:rsid w:val="006B3906"/>
    <w:rsid w:val="006B4546"/>
    <w:rsid w:val="006B463E"/>
    <w:rsid w:val="006B46D8"/>
    <w:rsid w:val="006B544C"/>
    <w:rsid w:val="006B572C"/>
    <w:rsid w:val="006B6075"/>
    <w:rsid w:val="006B6A9B"/>
    <w:rsid w:val="006B6FF1"/>
    <w:rsid w:val="006B733A"/>
    <w:rsid w:val="006B77D0"/>
    <w:rsid w:val="006B7B74"/>
    <w:rsid w:val="006C3095"/>
    <w:rsid w:val="006C34E8"/>
    <w:rsid w:val="006C5AA6"/>
    <w:rsid w:val="006C672B"/>
    <w:rsid w:val="006C674B"/>
    <w:rsid w:val="006C6F27"/>
    <w:rsid w:val="006C7EA4"/>
    <w:rsid w:val="006D0C78"/>
    <w:rsid w:val="006D1502"/>
    <w:rsid w:val="006D1755"/>
    <w:rsid w:val="006D2A0F"/>
    <w:rsid w:val="006D4225"/>
    <w:rsid w:val="006D47D2"/>
    <w:rsid w:val="006D611D"/>
    <w:rsid w:val="006D6933"/>
    <w:rsid w:val="006D77BB"/>
    <w:rsid w:val="006E1144"/>
    <w:rsid w:val="006E1AD7"/>
    <w:rsid w:val="006E1E48"/>
    <w:rsid w:val="006E2345"/>
    <w:rsid w:val="006E3029"/>
    <w:rsid w:val="006E4C6E"/>
    <w:rsid w:val="006E4F62"/>
    <w:rsid w:val="006E7CBF"/>
    <w:rsid w:val="006F0923"/>
    <w:rsid w:val="006F23B3"/>
    <w:rsid w:val="006F2B4E"/>
    <w:rsid w:val="006F2BE0"/>
    <w:rsid w:val="006F3AB2"/>
    <w:rsid w:val="006F3E2A"/>
    <w:rsid w:val="006F5898"/>
    <w:rsid w:val="006F7AD5"/>
    <w:rsid w:val="00702E17"/>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2A9C"/>
    <w:rsid w:val="00734996"/>
    <w:rsid w:val="007366B9"/>
    <w:rsid w:val="00736F21"/>
    <w:rsid w:val="0074030B"/>
    <w:rsid w:val="0074101D"/>
    <w:rsid w:val="00741A10"/>
    <w:rsid w:val="00742689"/>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1EDC"/>
    <w:rsid w:val="00782304"/>
    <w:rsid w:val="0078274A"/>
    <w:rsid w:val="007834B7"/>
    <w:rsid w:val="0078368E"/>
    <w:rsid w:val="0078499B"/>
    <w:rsid w:val="00785196"/>
    <w:rsid w:val="00785654"/>
    <w:rsid w:val="00785FEE"/>
    <w:rsid w:val="00786955"/>
    <w:rsid w:val="0079105F"/>
    <w:rsid w:val="00793494"/>
    <w:rsid w:val="0079526E"/>
    <w:rsid w:val="00796FC6"/>
    <w:rsid w:val="007A11F7"/>
    <w:rsid w:val="007A11FF"/>
    <w:rsid w:val="007A17CA"/>
    <w:rsid w:val="007A28DC"/>
    <w:rsid w:val="007A446F"/>
    <w:rsid w:val="007A52C4"/>
    <w:rsid w:val="007A6272"/>
    <w:rsid w:val="007A667F"/>
    <w:rsid w:val="007A6920"/>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1DF5"/>
    <w:rsid w:val="007D2044"/>
    <w:rsid w:val="007D4E54"/>
    <w:rsid w:val="007D5A9E"/>
    <w:rsid w:val="007D6048"/>
    <w:rsid w:val="007D6C01"/>
    <w:rsid w:val="007D7875"/>
    <w:rsid w:val="007E02AD"/>
    <w:rsid w:val="007E0649"/>
    <w:rsid w:val="007E1F3B"/>
    <w:rsid w:val="007E1FF2"/>
    <w:rsid w:val="007E2CA9"/>
    <w:rsid w:val="007E4809"/>
    <w:rsid w:val="007E56D8"/>
    <w:rsid w:val="007E5CFE"/>
    <w:rsid w:val="007E5DE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F"/>
    <w:rsid w:val="00835C3C"/>
    <w:rsid w:val="00835C88"/>
    <w:rsid w:val="00835EAB"/>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E44"/>
    <w:rsid w:val="008627A1"/>
    <w:rsid w:val="008634C4"/>
    <w:rsid w:val="00863702"/>
    <w:rsid w:val="00863AFE"/>
    <w:rsid w:val="00863EBB"/>
    <w:rsid w:val="00866314"/>
    <w:rsid w:val="008671F5"/>
    <w:rsid w:val="00871645"/>
    <w:rsid w:val="00872512"/>
    <w:rsid w:val="008730D9"/>
    <w:rsid w:val="00874266"/>
    <w:rsid w:val="008742C8"/>
    <w:rsid w:val="00874FE0"/>
    <w:rsid w:val="00875CB4"/>
    <w:rsid w:val="008764E7"/>
    <w:rsid w:val="008822AA"/>
    <w:rsid w:val="00883B9E"/>
    <w:rsid w:val="00884014"/>
    <w:rsid w:val="00885543"/>
    <w:rsid w:val="00885903"/>
    <w:rsid w:val="00885DDB"/>
    <w:rsid w:val="00891A01"/>
    <w:rsid w:val="008921D3"/>
    <w:rsid w:val="00892527"/>
    <w:rsid w:val="00892646"/>
    <w:rsid w:val="00893454"/>
    <w:rsid w:val="00894CDE"/>
    <w:rsid w:val="0089682C"/>
    <w:rsid w:val="008A0249"/>
    <w:rsid w:val="008A24BF"/>
    <w:rsid w:val="008A4BA1"/>
    <w:rsid w:val="008A6264"/>
    <w:rsid w:val="008B0C15"/>
    <w:rsid w:val="008B24BB"/>
    <w:rsid w:val="008B4235"/>
    <w:rsid w:val="008B6A34"/>
    <w:rsid w:val="008B6E98"/>
    <w:rsid w:val="008B7BBD"/>
    <w:rsid w:val="008B7DF8"/>
    <w:rsid w:val="008C0ECF"/>
    <w:rsid w:val="008C198A"/>
    <w:rsid w:val="008C597F"/>
    <w:rsid w:val="008C5EEC"/>
    <w:rsid w:val="008C60E9"/>
    <w:rsid w:val="008D5814"/>
    <w:rsid w:val="008D73E1"/>
    <w:rsid w:val="008D77BA"/>
    <w:rsid w:val="008E0A4B"/>
    <w:rsid w:val="008E1312"/>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04F"/>
    <w:rsid w:val="00933D69"/>
    <w:rsid w:val="00934380"/>
    <w:rsid w:val="0093488A"/>
    <w:rsid w:val="00934967"/>
    <w:rsid w:val="00934D4B"/>
    <w:rsid w:val="00935866"/>
    <w:rsid w:val="009403DA"/>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5636"/>
    <w:rsid w:val="00965EC6"/>
    <w:rsid w:val="00966889"/>
    <w:rsid w:val="0096741E"/>
    <w:rsid w:val="009701F2"/>
    <w:rsid w:val="00970AC3"/>
    <w:rsid w:val="009743E7"/>
    <w:rsid w:val="00976085"/>
    <w:rsid w:val="00976913"/>
    <w:rsid w:val="0097725B"/>
    <w:rsid w:val="009776DE"/>
    <w:rsid w:val="0098134C"/>
    <w:rsid w:val="009819AE"/>
    <w:rsid w:val="009829B0"/>
    <w:rsid w:val="00983072"/>
    <w:rsid w:val="00983910"/>
    <w:rsid w:val="00983A27"/>
    <w:rsid w:val="00984936"/>
    <w:rsid w:val="00991A76"/>
    <w:rsid w:val="009928D4"/>
    <w:rsid w:val="00996AC8"/>
    <w:rsid w:val="00997691"/>
    <w:rsid w:val="009A2280"/>
    <w:rsid w:val="009A2C6C"/>
    <w:rsid w:val="009A63D1"/>
    <w:rsid w:val="009B03F6"/>
    <w:rsid w:val="009B1D86"/>
    <w:rsid w:val="009B22A6"/>
    <w:rsid w:val="009B2CB0"/>
    <w:rsid w:val="009B39E0"/>
    <w:rsid w:val="009B48F1"/>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370F"/>
    <w:rsid w:val="009F3DD0"/>
    <w:rsid w:val="009F4F3C"/>
    <w:rsid w:val="009F67CE"/>
    <w:rsid w:val="00A01D4E"/>
    <w:rsid w:val="00A0535F"/>
    <w:rsid w:val="00A05FD2"/>
    <w:rsid w:val="00A068D6"/>
    <w:rsid w:val="00A07C99"/>
    <w:rsid w:val="00A126D8"/>
    <w:rsid w:val="00A12BC1"/>
    <w:rsid w:val="00A17573"/>
    <w:rsid w:val="00A210CC"/>
    <w:rsid w:val="00A21EDD"/>
    <w:rsid w:val="00A23256"/>
    <w:rsid w:val="00A24295"/>
    <w:rsid w:val="00A27CFA"/>
    <w:rsid w:val="00A32840"/>
    <w:rsid w:val="00A33FD3"/>
    <w:rsid w:val="00A34818"/>
    <w:rsid w:val="00A35A6B"/>
    <w:rsid w:val="00A35E34"/>
    <w:rsid w:val="00A35E63"/>
    <w:rsid w:val="00A36214"/>
    <w:rsid w:val="00A426D9"/>
    <w:rsid w:val="00A44EBA"/>
    <w:rsid w:val="00A500BD"/>
    <w:rsid w:val="00A50244"/>
    <w:rsid w:val="00A50E31"/>
    <w:rsid w:val="00A522EF"/>
    <w:rsid w:val="00A5392F"/>
    <w:rsid w:val="00A53DA9"/>
    <w:rsid w:val="00A55F4E"/>
    <w:rsid w:val="00A56BE3"/>
    <w:rsid w:val="00A56F41"/>
    <w:rsid w:val="00A57448"/>
    <w:rsid w:val="00A57ACE"/>
    <w:rsid w:val="00A60250"/>
    <w:rsid w:val="00A61831"/>
    <w:rsid w:val="00A634BF"/>
    <w:rsid w:val="00A6446C"/>
    <w:rsid w:val="00A653A6"/>
    <w:rsid w:val="00A65439"/>
    <w:rsid w:val="00A66640"/>
    <w:rsid w:val="00A66F72"/>
    <w:rsid w:val="00A67244"/>
    <w:rsid w:val="00A67CA1"/>
    <w:rsid w:val="00A712A2"/>
    <w:rsid w:val="00A720CF"/>
    <w:rsid w:val="00A72864"/>
    <w:rsid w:val="00A73A6E"/>
    <w:rsid w:val="00A73DDE"/>
    <w:rsid w:val="00A75759"/>
    <w:rsid w:val="00A75A43"/>
    <w:rsid w:val="00A77306"/>
    <w:rsid w:val="00A800FA"/>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AD3"/>
    <w:rsid w:val="00AA4CA6"/>
    <w:rsid w:val="00AA4DD5"/>
    <w:rsid w:val="00AA4E6F"/>
    <w:rsid w:val="00AA5DEE"/>
    <w:rsid w:val="00AA7971"/>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4BD"/>
    <w:rsid w:val="00B01679"/>
    <w:rsid w:val="00B02756"/>
    <w:rsid w:val="00B027B4"/>
    <w:rsid w:val="00B02F68"/>
    <w:rsid w:val="00B036B9"/>
    <w:rsid w:val="00B03CAE"/>
    <w:rsid w:val="00B05546"/>
    <w:rsid w:val="00B061B3"/>
    <w:rsid w:val="00B067A5"/>
    <w:rsid w:val="00B06E27"/>
    <w:rsid w:val="00B06FDC"/>
    <w:rsid w:val="00B122E8"/>
    <w:rsid w:val="00B12421"/>
    <w:rsid w:val="00B12B89"/>
    <w:rsid w:val="00B12FE2"/>
    <w:rsid w:val="00B13FA3"/>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5EAA"/>
    <w:rsid w:val="00B80274"/>
    <w:rsid w:val="00B8446C"/>
    <w:rsid w:val="00B84970"/>
    <w:rsid w:val="00B84CD2"/>
    <w:rsid w:val="00B86FC9"/>
    <w:rsid w:val="00B87ECE"/>
    <w:rsid w:val="00B90595"/>
    <w:rsid w:val="00B925DD"/>
    <w:rsid w:val="00B92FAA"/>
    <w:rsid w:val="00B93CE1"/>
    <w:rsid w:val="00B95A46"/>
    <w:rsid w:val="00B95DD5"/>
    <w:rsid w:val="00B9622D"/>
    <w:rsid w:val="00BA1D66"/>
    <w:rsid w:val="00BA2C51"/>
    <w:rsid w:val="00BA3A11"/>
    <w:rsid w:val="00BA6765"/>
    <w:rsid w:val="00BA7374"/>
    <w:rsid w:val="00BA799F"/>
    <w:rsid w:val="00BA7D33"/>
    <w:rsid w:val="00BB087F"/>
    <w:rsid w:val="00BB0BDD"/>
    <w:rsid w:val="00BB1706"/>
    <w:rsid w:val="00BB5FFE"/>
    <w:rsid w:val="00BB6A38"/>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DBB"/>
    <w:rsid w:val="00BF73F7"/>
    <w:rsid w:val="00BF7581"/>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6212"/>
    <w:rsid w:val="00C26EEE"/>
    <w:rsid w:val="00C27994"/>
    <w:rsid w:val="00C30359"/>
    <w:rsid w:val="00C30F36"/>
    <w:rsid w:val="00C3198F"/>
    <w:rsid w:val="00C329CB"/>
    <w:rsid w:val="00C34A58"/>
    <w:rsid w:val="00C34F14"/>
    <w:rsid w:val="00C3612F"/>
    <w:rsid w:val="00C36435"/>
    <w:rsid w:val="00C411E2"/>
    <w:rsid w:val="00C42EA1"/>
    <w:rsid w:val="00C43723"/>
    <w:rsid w:val="00C47942"/>
    <w:rsid w:val="00C50891"/>
    <w:rsid w:val="00C51ECB"/>
    <w:rsid w:val="00C526B3"/>
    <w:rsid w:val="00C53A1A"/>
    <w:rsid w:val="00C546CF"/>
    <w:rsid w:val="00C55884"/>
    <w:rsid w:val="00C559B5"/>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2BF2"/>
    <w:rsid w:val="00CC5EE3"/>
    <w:rsid w:val="00CD03C9"/>
    <w:rsid w:val="00CD2A32"/>
    <w:rsid w:val="00CD4DC8"/>
    <w:rsid w:val="00CD6473"/>
    <w:rsid w:val="00CD6C7E"/>
    <w:rsid w:val="00CE0A81"/>
    <w:rsid w:val="00CE0F68"/>
    <w:rsid w:val="00CE2062"/>
    <w:rsid w:val="00CE2B8D"/>
    <w:rsid w:val="00CE5D2F"/>
    <w:rsid w:val="00CE61A3"/>
    <w:rsid w:val="00CE64A9"/>
    <w:rsid w:val="00CE6621"/>
    <w:rsid w:val="00CE6B6C"/>
    <w:rsid w:val="00CE7065"/>
    <w:rsid w:val="00CF08D2"/>
    <w:rsid w:val="00CF0C96"/>
    <w:rsid w:val="00CF1288"/>
    <w:rsid w:val="00CF1369"/>
    <w:rsid w:val="00CF1BA7"/>
    <w:rsid w:val="00CF21D8"/>
    <w:rsid w:val="00CF3CC6"/>
    <w:rsid w:val="00CF4EC1"/>
    <w:rsid w:val="00CF68FB"/>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576"/>
    <w:rsid w:val="00D2091C"/>
    <w:rsid w:val="00D22961"/>
    <w:rsid w:val="00D24032"/>
    <w:rsid w:val="00D262B4"/>
    <w:rsid w:val="00D264AA"/>
    <w:rsid w:val="00D26C13"/>
    <w:rsid w:val="00D30122"/>
    <w:rsid w:val="00D3072B"/>
    <w:rsid w:val="00D34509"/>
    <w:rsid w:val="00D34921"/>
    <w:rsid w:val="00D34A98"/>
    <w:rsid w:val="00D34DA4"/>
    <w:rsid w:val="00D36614"/>
    <w:rsid w:val="00D37693"/>
    <w:rsid w:val="00D40266"/>
    <w:rsid w:val="00D40453"/>
    <w:rsid w:val="00D40E06"/>
    <w:rsid w:val="00D501FC"/>
    <w:rsid w:val="00D50D6E"/>
    <w:rsid w:val="00D50DBD"/>
    <w:rsid w:val="00D520E4"/>
    <w:rsid w:val="00D526A5"/>
    <w:rsid w:val="00D53BFB"/>
    <w:rsid w:val="00D5415B"/>
    <w:rsid w:val="00D541BC"/>
    <w:rsid w:val="00D55AF6"/>
    <w:rsid w:val="00D55F77"/>
    <w:rsid w:val="00D5652F"/>
    <w:rsid w:val="00D575F4"/>
    <w:rsid w:val="00D57DFA"/>
    <w:rsid w:val="00D57FF1"/>
    <w:rsid w:val="00D60617"/>
    <w:rsid w:val="00D60B9E"/>
    <w:rsid w:val="00D645D7"/>
    <w:rsid w:val="00D651AF"/>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249"/>
    <w:rsid w:val="00D85C68"/>
    <w:rsid w:val="00D86058"/>
    <w:rsid w:val="00D87062"/>
    <w:rsid w:val="00D90132"/>
    <w:rsid w:val="00D90546"/>
    <w:rsid w:val="00D9135B"/>
    <w:rsid w:val="00D915EA"/>
    <w:rsid w:val="00D91D89"/>
    <w:rsid w:val="00D92409"/>
    <w:rsid w:val="00D93706"/>
    <w:rsid w:val="00D94B3F"/>
    <w:rsid w:val="00D957EE"/>
    <w:rsid w:val="00D9788B"/>
    <w:rsid w:val="00DA025E"/>
    <w:rsid w:val="00DA518A"/>
    <w:rsid w:val="00DA61C7"/>
    <w:rsid w:val="00DA636F"/>
    <w:rsid w:val="00DA706D"/>
    <w:rsid w:val="00DA75CF"/>
    <w:rsid w:val="00DB0073"/>
    <w:rsid w:val="00DB0BA5"/>
    <w:rsid w:val="00DB37F6"/>
    <w:rsid w:val="00DB4DD4"/>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2397"/>
    <w:rsid w:val="00E03BE8"/>
    <w:rsid w:val="00E064D0"/>
    <w:rsid w:val="00E06B0C"/>
    <w:rsid w:val="00E07B9A"/>
    <w:rsid w:val="00E113D6"/>
    <w:rsid w:val="00E131A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5F4F"/>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17D6"/>
    <w:rsid w:val="00E71C10"/>
    <w:rsid w:val="00E73256"/>
    <w:rsid w:val="00E73617"/>
    <w:rsid w:val="00E73D08"/>
    <w:rsid w:val="00E75259"/>
    <w:rsid w:val="00E75C57"/>
    <w:rsid w:val="00E7642B"/>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D0F"/>
    <w:rsid w:val="00ED6996"/>
    <w:rsid w:val="00EE11B3"/>
    <w:rsid w:val="00EE2E65"/>
    <w:rsid w:val="00EE3BAA"/>
    <w:rsid w:val="00EE3C68"/>
    <w:rsid w:val="00EE5B82"/>
    <w:rsid w:val="00EE66CB"/>
    <w:rsid w:val="00EE7C21"/>
    <w:rsid w:val="00EF2240"/>
    <w:rsid w:val="00EF2D85"/>
    <w:rsid w:val="00EF3BAD"/>
    <w:rsid w:val="00EF3D28"/>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3FFC"/>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313"/>
    <w:rsid w:val="00F3578A"/>
    <w:rsid w:val="00F360FF"/>
    <w:rsid w:val="00F374B6"/>
    <w:rsid w:val="00F4081A"/>
    <w:rsid w:val="00F408E5"/>
    <w:rsid w:val="00F43104"/>
    <w:rsid w:val="00F44A61"/>
    <w:rsid w:val="00F44B2A"/>
    <w:rsid w:val="00F4734D"/>
    <w:rsid w:val="00F47599"/>
    <w:rsid w:val="00F47D81"/>
    <w:rsid w:val="00F522FF"/>
    <w:rsid w:val="00F53671"/>
    <w:rsid w:val="00F55467"/>
    <w:rsid w:val="00F56558"/>
    <w:rsid w:val="00F56DD6"/>
    <w:rsid w:val="00F60C7B"/>
    <w:rsid w:val="00F63A09"/>
    <w:rsid w:val="00F640C8"/>
    <w:rsid w:val="00F64E51"/>
    <w:rsid w:val="00F66A1B"/>
    <w:rsid w:val="00F66D05"/>
    <w:rsid w:val="00F70197"/>
    <w:rsid w:val="00F70330"/>
    <w:rsid w:val="00F71246"/>
    <w:rsid w:val="00F7146E"/>
    <w:rsid w:val="00F71EF9"/>
    <w:rsid w:val="00F7256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53A6"/>
    <w:rsid w:val="00F9707F"/>
    <w:rsid w:val="00FA0423"/>
    <w:rsid w:val="00FA191B"/>
    <w:rsid w:val="00FA2208"/>
    <w:rsid w:val="00FA297A"/>
    <w:rsid w:val="00FA2CF7"/>
    <w:rsid w:val="00FA2E18"/>
    <w:rsid w:val="00FA6851"/>
    <w:rsid w:val="00FA76C0"/>
    <w:rsid w:val="00FB0D2D"/>
    <w:rsid w:val="00FB12E9"/>
    <w:rsid w:val="00FB2CCA"/>
    <w:rsid w:val="00FB380B"/>
    <w:rsid w:val="00FB52C2"/>
    <w:rsid w:val="00FB58D3"/>
    <w:rsid w:val="00FB6375"/>
    <w:rsid w:val="00FC051F"/>
    <w:rsid w:val="00FC16DF"/>
    <w:rsid w:val="00FC320E"/>
    <w:rsid w:val="00FC542F"/>
    <w:rsid w:val="00FC633F"/>
    <w:rsid w:val="00FC6C4B"/>
    <w:rsid w:val="00FC7090"/>
    <w:rsid w:val="00FC713E"/>
    <w:rsid w:val="00FC7D62"/>
    <w:rsid w:val="00FD00AC"/>
    <w:rsid w:val="00FD13B1"/>
    <w:rsid w:val="00FD1D53"/>
    <w:rsid w:val="00FD2747"/>
    <w:rsid w:val="00FD2C51"/>
    <w:rsid w:val="00FD489E"/>
    <w:rsid w:val="00FD4965"/>
    <w:rsid w:val="00FD650F"/>
    <w:rsid w:val="00FE3BAD"/>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2B89"/>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722</TotalTime>
  <Pages>7</Pages>
  <Words>2857</Words>
  <Characters>16287</Characters>
  <Application>Microsoft Office Word</Application>
  <DocSecurity>0</DocSecurity>
  <Lines>135</Lines>
  <Paragraphs>38</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19106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 DOCOMO</cp:lastModifiedBy>
  <cp:revision>28</cp:revision>
  <cp:lastPrinted>2017-04-28T05:57:00Z</cp:lastPrinted>
  <dcterms:created xsi:type="dcterms:W3CDTF">2022-02-11T11:32:00Z</dcterms:created>
  <dcterms:modified xsi:type="dcterms:W3CDTF">2022-11-07T10:36:00Z</dcterms:modified>
</cp:coreProperties>
</file>